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BE56" w14:textId="3751E7D2" w:rsidR="00700EF5" w:rsidRPr="001B690D" w:rsidRDefault="003F294E" w:rsidP="00700EF5">
      <w:pPr>
        <w:pStyle w:val="3GPPHeader"/>
        <w:spacing w:after="60"/>
        <w:rPr>
          <w:sz w:val="32"/>
          <w:szCs w:val="32"/>
        </w:rPr>
      </w:pPr>
      <w:r w:rsidRPr="001B690D">
        <w:rPr>
          <w:bCs/>
          <w:szCs w:val="24"/>
        </w:rPr>
        <w:t>3GPP TSG-RAN Meeting #97e Electronic</w:t>
      </w:r>
      <w:r w:rsidR="00700EF5" w:rsidRPr="001B690D">
        <w:tab/>
      </w:r>
      <w:proofErr w:type="spellStart"/>
      <w:r w:rsidR="00700EF5" w:rsidRPr="001B690D">
        <w:rPr>
          <w:sz w:val="32"/>
          <w:szCs w:val="32"/>
        </w:rPr>
        <w:t>Tdoc</w:t>
      </w:r>
      <w:proofErr w:type="spellEnd"/>
      <w:r w:rsidR="00700EF5" w:rsidRPr="001B690D">
        <w:rPr>
          <w:sz w:val="32"/>
          <w:szCs w:val="32"/>
        </w:rPr>
        <w:t xml:space="preserve"> </w:t>
      </w:r>
      <w:r w:rsidR="001B690D" w:rsidRPr="001B690D">
        <w:rPr>
          <w:sz w:val="32"/>
          <w:szCs w:val="32"/>
        </w:rPr>
        <w:t>RP-222367</w:t>
      </w:r>
    </w:p>
    <w:p w14:paraId="0AA699BF" w14:textId="6BC30EEB" w:rsidR="00E90E49" w:rsidRPr="001B690D" w:rsidRDefault="00A75901" w:rsidP="00357380">
      <w:pPr>
        <w:pStyle w:val="3GPPHeader"/>
      </w:pPr>
      <w:r w:rsidRPr="001B690D">
        <w:rPr>
          <w:bCs/>
          <w:szCs w:val="24"/>
        </w:rPr>
        <w:t>Online, 12 – 16 September 2022</w:t>
      </w:r>
    </w:p>
    <w:p w14:paraId="3464E77D" w14:textId="66B26AF2" w:rsidR="00E90E49" w:rsidRPr="00581342" w:rsidRDefault="00E90E49" w:rsidP="00311702">
      <w:pPr>
        <w:pStyle w:val="3GPPHeader"/>
        <w:rPr>
          <w:sz w:val="22"/>
          <w:szCs w:val="22"/>
        </w:rPr>
      </w:pPr>
      <w:r w:rsidRPr="001B690D">
        <w:rPr>
          <w:sz w:val="22"/>
          <w:szCs w:val="22"/>
        </w:rPr>
        <w:t>Agenda Item:</w:t>
      </w:r>
      <w:r w:rsidRPr="001B690D">
        <w:rPr>
          <w:sz w:val="22"/>
          <w:szCs w:val="22"/>
        </w:rPr>
        <w:tab/>
      </w:r>
      <w:r w:rsidR="00B046E9" w:rsidRPr="001B690D">
        <w:rPr>
          <w:rFonts w:cs="Arial"/>
          <w:bCs/>
        </w:rPr>
        <w:t>9.3.2.6</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057FB9BA" w:rsidR="00E90E49" w:rsidRPr="00CE0424" w:rsidRDefault="003D3C45" w:rsidP="00311702">
      <w:pPr>
        <w:pStyle w:val="3GPPHeader"/>
        <w:rPr>
          <w:sz w:val="22"/>
          <w:szCs w:val="22"/>
        </w:rPr>
      </w:pPr>
      <w:r>
        <w:rPr>
          <w:sz w:val="22"/>
          <w:szCs w:val="22"/>
        </w:rPr>
        <w:t>Title:</w:t>
      </w:r>
      <w:r w:rsidR="00E90E49" w:rsidRPr="00CE0424">
        <w:rPr>
          <w:sz w:val="22"/>
          <w:szCs w:val="22"/>
        </w:rPr>
        <w:tab/>
      </w:r>
      <w:r w:rsidR="00DF7067">
        <w:rPr>
          <w:sz w:val="22"/>
          <w:szCs w:val="22"/>
        </w:rPr>
        <w:t xml:space="preserve">On </w:t>
      </w:r>
      <w:r w:rsidR="00B44918">
        <w:rPr>
          <w:sz w:val="22"/>
          <w:szCs w:val="22"/>
        </w:rPr>
        <w:t>Rel-18</w:t>
      </w:r>
      <w:r w:rsidR="00CD0DFF">
        <w:rPr>
          <w:sz w:val="22"/>
          <w:szCs w:val="22"/>
        </w:rPr>
        <w:t xml:space="preserve"> UAV</w:t>
      </w:r>
      <w:r w:rsidR="00747298">
        <w:rPr>
          <w:sz w:val="22"/>
          <w:szCs w:val="22"/>
        </w:rPr>
        <w:t xml:space="preserve"> </w:t>
      </w:r>
    </w:p>
    <w:p w14:paraId="17F3D9E8" w14:textId="2C8C77B4" w:rsidR="00E90E49" w:rsidRDefault="00E90E49" w:rsidP="00D546FF">
      <w:pPr>
        <w:pStyle w:val="3GPPHeader"/>
        <w:rPr>
          <w:sz w:val="22"/>
          <w:szCs w:val="22"/>
        </w:rPr>
      </w:pPr>
      <w:r w:rsidRPr="00CE0424">
        <w:rPr>
          <w:sz w:val="22"/>
          <w:szCs w:val="22"/>
        </w:rPr>
        <w:t>Document for:</w:t>
      </w:r>
      <w:r w:rsidRPr="00CE0424">
        <w:rPr>
          <w:sz w:val="22"/>
          <w:szCs w:val="22"/>
        </w:rPr>
        <w:tab/>
      </w:r>
      <w:r w:rsidR="007B1C7D">
        <w:rPr>
          <w:sz w:val="22"/>
          <w:szCs w:val="22"/>
        </w:rPr>
        <w:t>Discussion, Agreement</w:t>
      </w:r>
    </w:p>
    <w:p w14:paraId="73180E7A" w14:textId="77777777" w:rsidR="00C24345" w:rsidRDefault="00E90E49" w:rsidP="00A2052C">
      <w:pPr>
        <w:pStyle w:val="Heading1"/>
      </w:pPr>
      <w:r w:rsidRPr="00CE0424">
        <w:t>Introduction</w:t>
      </w:r>
    </w:p>
    <w:p w14:paraId="7D55C423" w14:textId="4B63199F" w:rsidR="004C10B1" w:rsidRDefault="00D2446A" w:rsidP="004C10B1">
      <w:r>
        <w:t xml:space="preserve">The </w:t>
      </w:r>
      <w:r w:rsidR="008B1706">
        <w:t>work on rel-18 UAV according to the objectives</w:t>
      </w:r>
      <w:r w:rsidR="007F4B66">
        <w:t xml:space="preserve"> of the NR-UAV Rel-18 WID</w:t>
      </w:r>
      <w:r w:rsidR="0020278A">
        <w:t xml:space="preserve"> </w:t>
      </w:r>
      <w:r w:rsidR="0020278A">
        <w:fldChar w:fldCharType="begin"/>
      </w:r>
      <w:r w:rsidR="0020278A">
        <w:instrText xml:space="preserve"> REF _Ref110426397 \r \h </w:instrText>
      </w:r>
      <w:r w:rsidR="0020278A">
        <w:fldChar w:fldCharType="separate"/>
      </w:r>
      <w:r w:rsidR="007E60AE">
        <w:t>[1]</w:t>
      </w:r>
      <w:r w:rsidR="0020278A">
        <w:fldChar w:fldCharType="end"/>
      </w:r>
      <w:r w:rsidR="007F4B66">
        <w:t xml:space="preserve"> started in RAN2</w:t>
      </w:r>
      <w:r w:rsidR="00CE64C1">
        <w:t xml:space="preserve">#119. In addition to the exact scope of the WID, </w:t>
      </w:r>
      <w:r w:rsidR="00411632">
        <w:t xml:space="preserve">the need to limit UL interference was brought up. While this is a general </w:t>
      </w:r>
      <w:r w:rsidR="00BD6B06">
        <w:t xml:space="preserve">intention, one of the main </w:t>
      </w:r>
      <w:r w:rsidR="00C66F83">
        <w:t xml:space="preserve">aspects is to limit measurement reporting from the UE. This is captured in the agreements in relation to </w:t>
      </w:r>
      <w:r w:rsidR="002975DE">
        <w:t xml:space="preserve">event </w:t>
      </w:r>
      <w:r w:rsidR="00C66F83">
        <w:t>H1/H2</w:t>
      </w:r>
      <w:r w:rsidR="002975DE">
        <w:t xml:space="preserve"> related discussions </w:t>
      </w:r>
      <w:r w:rsidR="007E60AE">
        <w:fldChar w:fldCharType="begin"/>
      </w:r>
      <w:r w:rsidR="007E60AE">
        <w:instrText xml:space="preserve"> REF _Ref113281802 \r \h </w:instrText>
      </w:r>
      <w:r w:rsidR="007E60AE">
        <w:fldChar w:fldCharType="separate"/>
      </w:r>
      <w:r w:rsidR="007E60AE">
        <w:t>[2]</w:t>
      </w:r>
      <w:r w:rsidR="007E60AE">
        <w:fldChar w:fldCharType="end"/>
      </w:r>
      <w:r w:rsidR="002975DE">
        <w:t>:</w:t>
      </w:r>
      <w:r w:rsidR="00C66F83">
        <w:t xml:space="preserve"> </w:t>
      </w:r>
      <w:r w:rsidR="000D1EE0">
        <w:t xml:space="preserve"> </w:t>
      </w:r>
    </w:p>
    <w:p w14:paraId="544D909A" w14:textId="77777777" w:rsidR="0076747D" w:rsidRDefault="0076747D" w:rsidP="0076747D">
      <w:pPr>
        <w:pStyle w:val="Doc-text2"/>
        <w:rPr>
          <w:b/>
          <w:bCs/>
        </w:rPr>
      </w:pPr>
    </w:p>
    <w:p w14:paraId="3EB1467A" w14:textId="77777777" w:rsidR="0076747D" w:rsidRPr="00390FC4" w:rsidRDefault="0076747D" w:rsidP="0076747D">
      <w:pPr>
        <w:pStyle w:val="Doc-text2"/>
        <w:rPr>
          <w:b/>
          <w:bCs/>
        </w:rPr>
      </w:pPr>
    </w:p>
    <w:p w14:paraId="31E98AB1" w14:textId="77777777" w:rsidR="0076747D" w:rsidRPr="00FC4C58" w:rsidRDefault="0076747D" w:rsidP="0076747D">
      <w:pPr>
        <w:pStyle w:val="Doc-text2"/>
        <w:pBdr>
          <w:top w:val="single" w:sz="4" w:space="1" w:color="auto"/>
          <w:left w:val="single" w:sz="4" w:space="4" w:color="auto"/>
          <w:bottom w:val="single" w:sz="4" w:space="1" w:color="auto"/>
          <w:right w:val="single" w:sz="4" w:space="4" w:color="auto"/>
        </w:pBdr>
        <w:rPr>
          <w:b/>
          <w:bCs/>
        </w:rPr>
      </w:pPr>
      <w:r w:rsidRPr="00FC4C58">
        <w:rPr>
          <w:b/>
          <w:bCs/>
        </w:rPr>
        <w:t>Agreements</w:t>
      </w:r>
    </w:p>
    <w:p w14:paraId="677A7001" w14:textId="77777777" w:rsidR="0076747D" w:rsidRDefault="0076747D" w:rsidP="0076747D">
      <w:pPr>
        <w:pStyle w:val="Doc-text2"/>
        <w:numPr>
          <w:ilvl w:val="0"/>
          <w:numId w:val="23"/>
        </w:numPr>
        <w:pBdr>
          <w:top w:val="single" w:sz="4" w:space="1" w:color="auto"/>
          <w:left w:val="single" w:sz="4" w:space="4" w:color="auto"/>
          <w:bottom w:val="single" w:sz="4" w:space="1" w:color="auto"/>
          <w:right w:val="single" w:sz="4" w:space="4" w:color="auto"/>
        </w:pBdr>
      </w:pPr>
      <w: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5F27D00C" w14:textId="77777777" w:rsidR="0076747D" w:rsidRDefault="0076747D" w:rsidP="0076747D">
      <w:pPr>
        <w:pStyle w:val="Doc-text2"/>
        <w:pBdr>
          <w:top w:val="single" w:sz="4" w:space="1" w:color="auto"/>
          <w:left w:val="single" w:sz="4" w:space="4" w:color="auto"/>
          <w:bottom w:val="single" w:sz="4" w:space="1" w:color="auto"/>
          <w:right w:val="single" w:sz="4" w:space="4" w:color="auto"/>
        </w:pBdr>
      </w:pPr>
      <w:r>
        <w:t xml:space="preserve">FFS how to limit excessive measurements and measurement reporting </w:t>
      </w:r>
    </w:p>
    <w:p w14:paraId="1565359A" w14:textId="77777777" w:rsidR="0076747D" w:rsidRDefault="0076747D" w:rsidP="0076747D">
      <w:pPr>
        <w:pStyle w:val="Doc-text2"/>
        <w:pBdr>
          <w:top w:val="single" w:sz="4" w:space="1" w:color="auto"/>
          <w:left w:val="single" w:sz="4" w:space="4" w:color="auto"/>
          <w:bottom w:val="single" w:sz="4" w:space="1" w:color="auto"/>
          <w:right w:val="single" w:sz="4" w:space="4" w:color="auto"/>
        </w:pBdr>
      </w:pPr>
      <w:r>
        <w:t>FFS if user consent is needed for location reporting in CONNECTED</w:t>
      </w:r>
    </w:p>
    <w:p w14:paraId="66C6153B" w14:textId="77777777" w:rsidR="0076747D" w:rsidRDefault="0076747D" w:rsidP="0076747D">
      <w:pPr>
        <w:pStyle w:val="Doc-text2"/>
        <w:pBdr>
          <w:top w:val="single" w:sz="4" w:space="1" w:color="auto"/>
          <w:left w:val="single" w:sz="4" w:space="4" w:color="auto"/>
          <w:bottom w:val="single" w:sz="4" w:space="1" w:color="auto"/>
          <w:right w:val="single" w:sz="4" w:space="4" w:color="auto"/>
        </w:pBdr>
      </w:pPr>
      <w:r>
        <w:t>FFS study the vertical movement and associated mobility for UAV UEs</w:t>
      </w:r>
    </w:p>
    <w:p w14:paraId="582972CA" w14:textId="77777777" w:rsidR="0076747D" w:rsidRDefault="0076747D" w:rsidP="0076747D">
      <w:pPr>
        <w:pStyle w:val="Doc-text2"/>
        <w:pBdr>
          <w:top w:val="single" w:sz="4" w:space="1" w:color="auto"/>
          <w:left w:val="single" w:sz="4" w:space="4" w:color="auto"/>
          <w:bottom w:val="single" w:sz="4" w:space="1" w:color="auto"/>
          <w:right w:val="single" w:sz="4" w:space="4" w:color="auto"/>
        </w:pBdr>
      </w:pPr>
      <w:r>
        <w:t>2</w:t>
      </w:r>
      <w:r>
        <w:tab/>
      </w:r>
      <w:r w:rsidRPr="006D534F">
        <w:t>Rel-18 NR supports reporting of UAV UE’s height, location and velocity. It is for further study what accuracy and reporting mechanisms are required</w:t>
      </w:r>
      <w:r>
        <w:t xml:space="preserve"> and if further enhancements are needed.  </w:t>
      </w:r>
    </w:p>
    <w:p w14:paraId="4925A0F9" w14:textId="77777777" w:rsidR="0076747D" w:rsidRPr="003316DE" w:rsidRDefault="0076747D" w:rsidP="0076747D">
      <w:pPr>
        <w:pStyle w:val="Doc-text2"/>
        <w:pBdr>
          <w:top w:val="single" w:sz="4" w:space="1" w:color="auto"/>
          <w:left w:val="single" w:sz="4" w:space="4" w:color="auto"/>
          <w:bottom w:val="single" w:sz="4" w:space="1" w:color="auto"/>
          <w:right w:val="single" w:sz="4" w:space="4" w:color="auto"/>
        </w:pBdr>
      </w:pPr>
      <w:r>
        <w:t>3</w:t>
      </w:r>
      <w:r>
        <w:tab/>
      </w:r>
      <w:r w:rsidRPr="00D45E22">
        <w:rPr>
          <w:lang w:val="x-none"/>
        </w:rPr>
        <w:t>A</w:t>
      </w:r>
      <w:r>
        <w:t>s in LTE, flight path plan reporting will be introduced.  L</w:t>
      </w:r>
      <w:proofErr w:type="spellStart"/>
      <w:r w:rsidRPr="00D45E22">
        <w:rPr>
          <w:lang w:val="x-none"/>
        </w:rPr>
        <w:t>ocation</w:t>
      </w:r>
      <w:proofErr w:type="spellEnd"/>
      <w:r w:rsidRPr="00D45E22">
        <w:rPr>
          <w:lang w:val="x-none"/>
        </w:rPr>
        <w:t xml:space="preserve"> list of waypoints (3D location information) </w:t>
      </w:r>
      <w:r>
        <w:t xml:space="preserve">and timestamp </w:t>
      </w:r>
      <w:r w:rsidRPr="00D45E22">
        <w:rPr>
          <w:lang w:val="x-none"/>
        </w:rPr>
        <w:t>is adopted as the basic content of flight path report.</w:t>
      </w:r>
      <w:r>
        <w:t xml:space="preserve">  FFS if timestamp is mandatory or optional for NR.  FFS if further enhancements are needed</w:t>
      </w:r>
    </w:p>
    <w:p w14:paraId="439D5862" w14:textId="77777777" w:rsidR="0076747D" w:rsidRDefault="0076747D" w:rsidP="0076747D">
      <w:pPr>
        <w:pStyle w:val="Doc-text2"/>
        <w:pBdr>
          <w:top w:val="single" w:sz="4" w:space="1" w:color="auto"/>
          <w:left w:val="single" w:sz="4" w:space="4" w:color="auto"/>
          <w:bottom w:val="single" w:sz="4" w:space="1" w:color="auto"/>
          <w:right w:val="single" w:sz="4" w:space="4" w:color="auto"/>
        </w:pBdr>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w:t>
      </w:r>
      <w:r w:rsidRPr="001B3EA3">
        <w:t xml:space="preserve">study how to avoid sending the measurement reports mainly due to </w:t>
      </w:r>
      <w:proofErr w:type="spellStart"/>
      <w:r w:rsidRPr="001B3EA3">
        <w:t>reportOnLeave</w:t>
      </w:r>
      <w:proofErr w:type="spellEnd"/>
      <w:r w:rsidRPr="001B3EA3">
        <w:t>.</w:t>
      </w:r>
    </w:p>
    <w:p w14:paraId="06547EF9" w14:textId="77777777" w:rsidR="0076747D" w:rsidRDefault="0076747D" w:rsidP="0076747D">
      <w:pPr>
        <w:pStyle w:val="Doc-text2"/>
      </w:pPr>
    </w:p>
    <w:p w14:paraId="4065DDBF" w14:textId="70D4A2D4" w:rsidR="004C10B1" w:rsidRDefault="004C10B1" w:rsidP="000D1EE0"/>
    <w:p w14:paraId="54D457E0" w14:textId="2F377FBC" w:rsidR="004C10B1" w:rsidRPr="000C1BDA" w:rsidRDefault="003136E0" w:rsidP="004C10B1">
      <w:pPr>
        <w:rPr>
          <w:lang w:val="en-GB"/>
        </w:rPr>
      </w:pPr>
      <w:r>
        <w:rPr>
          <w:lang w:val="en-GB"/>
        </w:rPr>
        <w:t>In</w:t>
      </w:r>
      <w:r w:rsidR="004C10B1">
        <w:rPr>
          <w:lang w:val="en-GB"/>
        </w:rPr>
        <w:t xml:space="preserve"> this paper we </w:t>
      </w:r>
      <w:r w:rsidR="000900F2">
        <w:rPr>
          <w:lang w:val="en-GB"/>
        </w:rPr>
        <w:t xml:space="preserve">bring up more detailed discussion </w:t>
      </w:r>
      <w:r w:rsidR="00B245C4">
        <w:rPr>
          <w:lang w:val="en-GB"/>
        </w:rPr>
        <w:t>on a specific WI candidate objective which was excluded during the RAN WS</w:t>
      </w:r>
      <w:r w:rsidR="00E40177">
        <w:rPr>
          <w:lang w:val="en-GB"/>
        </w:rPr>
        <w:t xml:space="preserve"> due to presumed lack of time in Rel-18 UAV WI</w:t>
      </w:r>
      <w:r w:rsidR="00EE76D2">
        <w:rPr>
          <w:lang w:val="en-GB"/>
        </w:rPr>
        <w:t xml:space="preserve"> </w:t>
      </w:r>
      <w:r w:rsidR="00EE76D2">
        <w:rPr>
          <w:lang w:val="en-GB"/>
        </w:rPr>
        <w:fldChar w:fldCharType="begin"/>
      </w:r>
      <w:r w:rsidR="00EE76D2">
        <w:rPr>
          <w:lang w:val="en-GB"/>
        </w:rPr>
        <w:instrText xml:space="preserve"> REF _Ref110868854 \r \h </w:instrText>
      </w:r>
      <w:r w:rsidR="00EE76D2">
        <w:rPr>
          <w:lang w:val="en-GB"/>
        </w:rPr>
      </w:r>
      <w:r w:rsidR="00EE76D2">
        <w:rPr>
          <w:lang w:val="en-GB"/>
        </w:rPr>
        <w:fldChar w:fldCharType="separate"/>
      </w:r>
      <w:r w:rsidR="0027068D">
        <w:rPr>
          <w:lang w:val="en-GB"/>
        </w:rPr>
        <w:t>[6]</w:t>
      </w:r>
      <w:r w:rsidR="00EE76D2">
        <w:rPr>
          <w:lang w:val="en-GB"/>
        </w:rPr>
        <w:fldChar w:fldCharType="end"/>
      </w:r>
      <w:r w:rsidR="00E40177">
        <w:rPr>
          <w:lang w:val="en-GB"/>
        </w:rPr>
        <w:t xml:space="preserve">. </w:t>
      </w:r>
    </w:p>
    <w:p w14:paraId="4671E92F" w14:textId="0235CA79" w:rsidR="008C02BD" w:rsidRDefault="004542FF" w:rsidP="006C3119">
      <w:pPr>
        <w:pStyle w:val="Heading1"/>
      </w:pPr>
      <w:r>
        <w:t>Controlling</w:t>
      </w:r>
      <w:r w:rsidR="008C02BD">
        <w:t xml:space="preserve"> the </w:t>
      </w:r>
      <w:r w:rsidR="00F60580">
        <w:t>amount</w:t>
      </w:r>
      <w:r w:rsidR="00920256">
        <w:t xml:space="preserve"> of </w:t>
      </w:r>
      <w:r w:rsidR="001F4E3C">
        <w:t xml:space="preserve">measurement </w:t>
      </w:r>
      <w:r w:rsidR="00920256">
        <w:t>report</w:t>
      </w:r>
      <w:r w:rsidR="00F60580">
        <w:t>ing</w:t>
      </w:r>
    </w:p>
    <w:p w14:paraId="7F4CCF96" w14:textId="597E81BF" w:rsidR="001F7017" w:rsidRDefault="006E303A" w:rsidP="00AB7C27">
      <w:pPr>
        <w:rPr>
          <w:lang w:val="en-GB"/>
        </w:rPr>
      </w:pPr>
      <w:r>
        <w:rPr>
          <w:lang w:val="en-GB"/>
        </w:rPr>
        <w:t xml:space="preserve">Due to the </w:t>
      </w:r>
      <w:r w:rsidR="003C5E60">
        <w:rPr>
          <w:lang w:val="en-GB"/>
        </w:rPr>
        <w:t xml:space="preserve">high mobility nature of </w:t>
      </w:r>
      <w:r w:rsidR="00956597">
        <w:rPr>
          <w:lang w:val="en-GB"/>
        </w:rPr>
        <w:t>airborne UEs</w:t>
      </w:r>
      <w:r w:rsidR="000B7D3C">
        <w:rPr>
          <w:lang w:val="en-GB"/>
        </w:rPr>
        <w:t xml:space="preserve"> and the spotty cell coverage up in the air</w:t>
      </w:r>
      <w:r w:rsidR="00956597">
        <w:rPr>
          <w:lang w:val="en-GB"/>
        </w:rPr>
        <w:t xml:space="preserve">, the number of measurements for mobility </w:t>
      </w:r>
      <w:r w:rsidR="0008591A">
        <w:rPr>
          <w:lang w:val="en-GB"/>
        </w:rPr>
        <w:t>can be large. When the number of airborne UEs in the network increases, the total volume of such measurements can</w:t>
      </w:r>
      <w:r w:rsidR="0085417D">
        <w:rPr>
          <w:lang w:val="en-GB"/>
        </w:rPr>
        <w:t xml:space="preserve"> </w:t>
      </w:r>
      <w:r w:rsidR="000F6230">
        <w:rPr>
          <w:lang w:val="en-GB"/>
        </w:rPr>
        <w:t>negatively impact the resource utilization and network performance.</w:t>
      </w:r>
      <w:r w:rsidR="000B03EA">
        <w:rPr>
          <w:lang w:val="en-GB"/>
        </w:rPr>
        <w:t xml:space="preserve"> </w:t>
      </w:r>
    </w:p>
    <w:p w14:paraId="55706A2A" w14:textId="5331DB58" w:rsidR="001F7017" w:rsidRDefault="009662FC" w:rsidP="001F7017">
      <w:pPr>
        <w:pStyle w:val="Observation"/>
        <w:ind w:left="1701" w:hanging="1701"/>
        <w:rPr>
          <w:lang w:val="en-GB"/>
        </w:rPr>
      </w:pPr>
      <w:bookmarkStart w:id="0" w:name="_Toc113288794"/>
      <w:r>
        <w:rPr>
          <w:lang w:val="en-GB"/>
        </w:rPr>
        <w:t xml:space="preserve">RSRP </w:t>
      </w:r>
      <w:r w:rsidR="000600B9">
        <w:rPr>
          <w:lang w:val="en-GB"/>
        </w:rPr>
        <w:t xml:space="preserve">measurement </w:t>
      </w:r>
      <w:r>
        <w:rPr>
          <w:lang w:val="en-GB"/>
        </w:rPr>
        <w:t>reporting for mobility can</w:t>
      </w:r>
      <w:r w:rsidR="00C50413">
        <w:rPr>
          <w:lang w:val="en-GB"/>
        </w:rPr>
        <w:t xml:space="preserve"> create high load in the network</w:t>
      </w:r>
      <w:r w:rsidR="001F7017">
        <w:rPr>
          <w:lang w:val="en-GB"/>
        </w:rPr>
        <w:t>.</w:t>
      </w:r>
      <w:r w:rsidR="00463254">
        <w:rPr>
          <w:lang w:val="en-GB"/>
        </w:rPr>
        <w:t xml:space="preserve"> Therefore, it is beneficial to control the amount of </w:t>
      </w:r>
      <w:r w:rsidR="0084426F">
        <w:rPr>
          <w:lang w:val="en-GB"/>
        </w:rPr>
        <w:t>reporting.</w:t>
      </w:r>
      <w:bookmarkEnd w:id="0"/>
    </w:p>
    <w:p w14:paraId="6CDCA25E" w14:textId="4B20D5E7" w:rsidR="00434CFF" w:rsidRDefault="000F6230" w:rsidP="00AB7C27">
      <w:pPr>
        <w:rPr>
          <w:lang w:val="en-GB"/>
        </w:rPr>
      </w:pPr>
      <w:r>
        <w:rPr>
          <w:lang w:val="en-GB"/>
        </w:rPr>
        <w:t>It is therefore important to limit the volume of UE measurement reports to a reasonable level.</w:t>
      </w:r>
      <w:r w:rsidR="00393361">
        <w:rPr>
          <w:lang w:val="en-GB"/>
        </w:rPr>
        <w:t xml:space="preserve"> </w:t>
      </w:r>
      <w:r w:rsidR="00434CFF">
        <w:rPr>
          <w:lang w:val="en-GB"/>
        </w:rPr>
        <w:t xml:space="preserve">In </w:t>
      </w:r>
      <w:r w:rsidR="00780719">
        <w:rPr>
          <w:lang w:val="en-GB"/>
        </w:rPr>
        <w:fldChar w:fldCharType="begin"/>
      </w:r>
      <w:r w:rsidR="00780719">
        <w:rPr>
          <w:lang w:val="en-GB"/>
        </w:rPr>
        <w:instrText xml:space="preserve"> REF _Ref113281857 \r \h </w:instrText>
      </w:r>
      <w:r w:rsidR="00780719">
        <w:rPr>
          <w:lang w:val="en-GB"/>
        </w:rPr>
      </w:r>
      <w:r w:rsidR="00780719">
        <w:rPr>
          <w:lang w:val="en-GB"/>
        </w:rPr>
        <w:fldChar w:fldCharType="separate"/>
      </w:r>
      <w:r w:rsidR="00780719">
        <w:rPr>
          <w:lang w:val="en-GB"/>
        </w:rPr>
        <w:t>[3]</w:t>
      </w:r>
      <w:r w:rsidR="00780719">
        <w:rPr>
          <w:lang w:val="en-GB"/>
        </w:rPr>
        <w:fldChar w:fldCharType="end"/>
      </w:r>
      <w:r w:rsidR="00780719">
        <w:rPr>
          <w:lang w:val="en-GB"/>
        </w:rPr>
        <w:t xml:space="preserve">, </w:t>
      </w:r>
      <w:r w:rsidR="00434CFF">
        <w:rPr>
          <w:lang w:val="en-GB"/>
        </w:rPr>
        <w:t>we provided analysis is provided on why the current mechanisms of limiting measurement reports are not sufficient for UAV operation</w:t>
      </w:r>
      <w:r w:rsidR="00BD1DC0">
        <w:rPr>
          <w:lang w:val="en-GB"/>
        </w:rPr>
        <w:t>. We</w:t>
      </w:r>
      <w:r w:rsidR="00780719">
        <w:rPr>
          <w:lang w:val="en-GB"/>
        </w:rPr>
        <w:t xml:space="preserve"> also</w:t>
      </w:r>
      <w:r w:rsidR="00BD1DC0">
        <w:rPr>
          <w:lang w:val="en-GB"/>
        </w:rPr>
        <w:t xml:space="preserve"> presented simulation results which show that certain way of limiting measurement reports does not impact mobility performance but does </w:t>
      </w:r>
      <w:r w:rsidR="003C6829">
        <w:rPr>
          <w:lang w:val="en-GB"/>
        </w:rPr>
        <w:t xml:space="preserve">limit the measurement reports sent by the UE which directly results in </w:t>
      </w:r>
      <w:r w:rsidR="0055788B">
        <w:rPr>
          <w:lang w:val="en-GB"/>
        </w:rPr>
        <w:t>reduced UL interference. These simulation results are provided also in the Appendix.</w:t>
      </w:r>
    </w:p>
    <w:p w14:paraId="6F666D88" w14:textId="77777777" w:rsidR="002727D3" w:rsidRDefault="002727D3" w:rsidP="002727D3">
      <w:pPr>
        <w:rPr>
          <w:lang w:val="en-GB"/>
        </w:rPr>
      </w:pPr>
    </w:p>
    <w:p w14:paraId="4784EC13" w14:textId="3363C408" w:rsidR="002727D3" w:rsidRDefault="002727D3" w:rsidP="002727D3">
      <w:pPr>
        <w:pStyle w:val="Observation"/>
        <w:ind w:left="1701" w:hanging="1701"/>
        <w:rPr>
          <w:lang w:val="en-GB"/>
        </w:rPr>
      </w:pPr>
      <w:bookmarkStart w:id="1" w:name="_Toc113288795"/>
      <w:r>
        <w:rPr>
          <w:lang w:val="en-GB"/>
        </w:rPr>
        <w:t>Simulations show that certain way of limiting measurement reports does not impact mobility performance but does limit the measurement reports sent by the UE which directly results in reduced UL interference.</w:t>
      </w:r>
      <w:bookmarkEnd w:id="1"/>
    </w:p>
    <w:p w14:paraId="317B1BEE" w14:textId="77777777" w:rsidR="00434CFF" w:rsidRDefault="00434CFF" w:rsidP="00AB7C27">
      <w:pPr>
        <w:rPr>
          <w:lang w:val="en-GB"/>
        </w:rPr>
      </w:pPr>
    </w:p>
    <w:p w14:paraId="77891383" w14:textId="0206E479" w:rsidR="00393361" w:rsidRDefault="00B06EEA" w:rsidP="00AB7C27">
      <w:pPr>
        <w:rPr>
          <w:lang w:val="en-GB"/>
        </w:rPr>
      </w:pPr>
      <w:r>
        <w:rPr>
          <w:lang w:val="en-GB"/>
        </w:rPr>
        <w:t xml:space="preserve">This issue was discussed </w:t>
      </w:r>
      <w:r w:rsidR="00FA20C4">
        <w:rPr>
          <w:lang w:val="en-GB"/>
        </w:rPr>
        <w:t xml:space="preserve">already </w:t>
      </w:r>
      <w:r>
        <w:rPr>
          <w:lang w:val="en-GB"/>
        </w:rPr>
        <w:t xml:space="preserve">in Rel-15 in discussion papers </w:t>
      </w:r>
      <w:r>
        <w:rPr>
          <w:lang w:val="en-GB"/>
        </w:rPr>
        <w:fldChar w:fldCharType="begin"/>
      </w:r>
      <w:r>
        <w:rPr>
          <w:lang w:val="en-GB"/>
        </w:rPr>
        <w:instrText xml:space="preserve"> REF _Ref110870412 \r \h </w:instrText>
      </w:r>
      <w:r>
        <w:rPr>
          <w:lang w:val="en-GB"/>
        </w:rPr>
      </w:r>
      <w:r>
        <w:rPr>
          <w:lang w:val="en-GB"/>
        </w:rPr>
        <w:fldChar w:fldCharType="separate"/>
      </w:r>
      <w:r w:rsidR="00312422">
        <w:rPr>
          <w:lang w:val="en-GB"/>
        </w:rPr>
        <w:t>[5]</w:t>
      </w:r>
      <w:r>
        <w:rPr>
          <w:lang w:val="en-GB"/>
        </w:rPr>
        <w:fldChar w:fldCharType="end"/>
      </w:r>
      <w:r>
        <w:rPr>
          <w:lang w:val="en-GB"/>
        </w:rPr>
        <w:t xml:space="preserve"> </w:t>
      </w:r>
      <w:r>
        <w:rPr>
          <w:lang w:val="en-GB"/>
        </w:rPr>
        <w:fldChar w:fldCharType="begin"/>
      </w:r>
      <w:r>
        <w:rPr>
          <w:lang w:val="en-GB"/>
        </w:rPr>
        <w:instrText xml:space="preserve"> REF _Ref110870596 \r \h </w:instrText>
      </w:r>
      <w:r>
        <w:rPr>
          <w:lang w:val="en-GB"/>
        </w:rPr>
      </w:r>
      <w:r>
        <w:rPr>
          <w:lang w:val="en-GB"/>
        </w:rPr>
        <w:fldChar w:fldCharType="separate"/>
      </w:r>
      <w:r w:rsidR="00312422">
        <w:rPr>
          <w:lang w:val="en-GB"/>
        </w:rPr>
        <w:t>[6]</w:t>
      </w:r>
      <w:r>
        <w:rPr>
          <w:lang w:val="en-GB"/>
        </w:rPr>
        <w:fldChar w:fldCharType="end"/>
      </w:r>
      <w:r>
        <w:rPr>
          <w:lang w:val="en-GB"/>
        </w:rPr>
        <w:t>. The RAN2 discussion resulted in CRs</w:t>
      </w:r>
      <w:r w:rsidR="00D10FD6">
        <w:rPr>
          <w:lang w:val="en-GB"/>
        </w:rPr>
        <w:t xml:space="preserve"> after formal </w:t>
      </w:r>
      <w:r w:rsidR="00FA20C4">
        <w:rPr>
          <w:lang w:val="en-GB"/>
        </w:rPr>
        <w:t>closure</w:t>
      </w:r>
      <w:r w:rsidR="00D10FD6">
        <w:rPr>
          <w:lang w:val="en-GB"/>
        </w:rPr>
        <w:t xml:space="preserve"> of Release 15</w:t>
      </w:r>
      <w:r>
        <w:rPr>
          <w:lang w:val="en-GB"/>
        </w:rPr>
        <w:t xml:space="preserve"> </w:t>
      </w:r>
      <w:r>
        <w:rPr>
          <w:lang w:val="en-GB"/>
        </w:rPr>
        <w:fldChar w:fldCharType="begin"/>
      </w:r>
      <w:r>
        <w:rPr>
          <w:lang w:val="en-GB"/>
        </w:rPr>
        <w:instrText xml:space="preserve"> REF _Ref525223252 \r \h </w:instrText>
      </w:r>
      <w:r>
        <w:rPr>
          <w:lang w:val="en-GB"/>
        </w:rPr>
      </w:r>
      <w:r>
        <w:rPr>
          <w:lang w:val="en-GB"/>
        </w:rPr>
        <w:fldChar w:fldCharType="separate"/>
      </w:r>
      <w:r w:rsidR="00312422">
        <w:rPr>
          <w:lang w:val="en-GB"/>
        </w:rPr>
        <w:t>[7]</w:t>
      </w:r>
      <w:r>
        <w:rPr>
          <w:lang w:val="en-GB"/>
        </w:rPr>
        <w:fldChar w:fldCharType="end"/>
      </w:r>
      <w:r>
        <w:rPr>
          <w:lang w:val="en-GB"/>
        </w:rPr>
        <w:fldChar w:fldCharType="begin"/>
      </w:r>
      <w:r>
        <w:rPr>
          <w:lang w:val="en-GB"/>
        </w:rPr>
        <w:instrText xml:space="preserve"> REF _Ref525826756 \r \h </w:instrText>
      </w:r>
      <w:r>
        <w:rPr>
          <w:lang w:val="en-GB"/>
        </w:rPr>
      </w:r>
      <w:r>
        <w:rPr>
          <w:lang w:val="en-GB"/>
        </w:rPr>
        <w:fldChar w:fldCharType="separate"/>
      </w:r>
      <w:r w:rsidR="00312422">
        <w:rPr>
          <w:lang w:val="en-GB"/>
        </w:rPr>
        <w:t>[8]</w:t>
      </w:r>
      <w:r>
        <w:rPr>
          <w:lang w:val="en-GB"/>
        </w:rPr>
        <w:fldChar w:fldCharType="end"/>
      </w:r>
      <w:r w:rsidR="00D10FD6">
        <w:rPr>
          <w:lang w:val="en-GB"/>
        </w:rPr>
        <w:t>. Therefore</w:t>
      </w:r>
      <w:r w:rsidR="00B17D6F">
        <w:rPr>
          <w:lang w:val="en-GB"/>
        </w:rPr>
        <w:t xml:space="preserve">, even the CRs were </w:t>
      </w:r>
      <w:r w:rsidR="00FA20C4">
        <w:rPr>
          <w:lang w:val="en-GB"/>
        </w:rPr>
        <w:t>co</w:t>
      </w:r>
      <w:r w:rsidR="000B7D3C">
        <w:rPr>
          <w:lang w:val="en-GB"/>
        </w:rPr>
        <w:t>-</w:t>
      </w:r>
      <w:r w:rsidR="00FA20C4">
        <w:rPr>
          <w:lang w:val="en-GB"/>
        </w:rPr>
        <w:t>signed</w:t>
      </w:r>
      <w:r w:rsidR="00B17D6F">
        <w:rPr>
          <w:lang w:val="en-GB"/>
        </w:rPr>
        <w:t xml:space="preserve"> by multiple companies</w:t>
      </w:r>
      <w:r>
        <w:rPr>
          <w:lang w:val="en-GB"/>
        </w:rPr>
        <w:t xml:space="preserve"> that were not adopted due to lack of time. This issue was also included during the preparation of the </w:t>
      </w:r>
      <w:r w:rsidRPr="00402DBD">
        <w:rPr>
          <w:lang w:val="en-GB"/>
        </w:rPr>
        <w:t>Rel-</w:t>
      </w:r>
      <w:r w:rsidRPr="006101F4">
        <w:rPr>
          <w:lang w:val="en-GB"/>
        </w:rPr>
        <w:t xml:space="preserve">18 WI </w:t>
      </w:r>
      <w:r w:rsidRPr="006101F4">
        <w:rPr>
          <w:lang w:val="en-GB"/>
        </w:rPr>
        <w:fldChar w:fldCharType="begin"/>
      </w:r>
      <w:r w:rsidRPr="006101F4">
        <w:rPr>
          <w:lang w:val="en-GB"/>
        </w:rPr>
        <w:instrText xml:space="preserve"> REF _Ref110868854 \r \h </w:instrText>
      </w:r>
      <w:r>
        <w:rPr>
          <w:lang w:val="en-GB"/>
        </w:rPr>
        <w:instrText xml:space="preserve"> \* MERGEFORMAT </w:instrText>
      </w:r>
      <w:r w:rsidRPr="006101F4">
        <w:rPr>
          <w:lang w:val="en-GB"/>
        </w:rPr>
      </w:r>
      <w:r w:rsidRPr="006101F4">
        <w:rPr>
          <w:lang w:val="en-GB"/>
        </w:rPr>
        <w:fldChar w:fldCharType="separate"/>
      </w:r>
      <w:r w:rsidRPr="006101F4">
        <w:rPr>
          <w:lang w:val="en-GB"/>
        </w:rPr>
        <w:t>[5]</w:t>
      </w:r>
      <w:r w:rsidRPr="006101F4">
        <w:rPr>
          <w:lang w:val="en-GB"/>
        </w:rPr>
        <w:fldChar w:fldCharType="end"/>
      </w:r>
      <w:r>
        <w:rPr>
          <w:lang w:val="en-GB"/>
        </w:rPr>
        <w:t xml:space="preserve"> but dropped in the very last phase</w:t>
      </w:r>
      <w:r w:rsidR="00434CFF">
        <w:rPr>
          <w:lang w:val="en-GB"/>
        </w:rPr>
        <w:t xml:space="preserve">. </w:t>
      </w:r>
    </w:p>
    <w:p w14:paraId="0625C16E" w14:textId="2AAD7C3B" w:rsidR="00393361" w:rsidRDefault="00FA20C4" w:rsidP="00AB7C27">
      <w:pPr>
        <w:rPr>
          <w:lang w:val="en-GB"/>
        </w:rPr>
      </w:pPr>
      <w:r>
        <w:rPr>
          <w:lang w:val="en-GB"/>
        </w:rPr>
        <w:t>As the issue h</w:t>
      </w:r>
      <w:r w:rsidR="00FD3349">
        <w:rPr>
          <w:lang w:val="en-GB"/>
        </w:rPr>
        <w:t>a</w:t>
      </w:r>
      <w:r>
        <w:rPr>
          <w:lang w:val="en-GB"/>
        </w:rPr>
        <w:t>s been already discussed in LTE, and as there are already CRs to TS 36.331, it is presumed that translating these CRs to TS 38.331</w:t>
      </w:r>
      <w:r w:rsidR="009B08CC">
        <w:rPr>
          <w:lang w:val="en-GB"/>
        </w:rPr>
        <w:t xml:space="preserve"> is not time consuming in RAN2 and hence it is presumed that TU allocation </w:t>
      </w:r>
      <w:r w:rsidR="00366FC1">
        <w:rPr>
          <w:lang w:val="en-GB"/>
        </w:rPr>
        <w:t xml:space="preserve">is not impacted due to this objective when added to the </w:t>
      </w:r>
      <w:r w:rsidR="00366FC1">
        <w:t>NR-UAV Rel-18 WID.</w:t>
      </w:r>
    </w:p>
    <w:p w14:paraId="7103B150" w14:textId="77777777" w:rsidR="009B08CC" w:rsidRDefault="009B08CC" w:rsidP="00AB7C27">
      <w:pPr>
        <w:rPr>
          <w:lang w:val="en-GB"/>
        </w:rPr>
      </w:pPr>
    </w:p>
    <w:p w14:paraId="1DFD32A2" w14:textId="113F0363" w:rsidR="00D36898" w:rsidRDefault="00D36898" w:rsidP="009279A1">
      <w:pPr>
        <w:rPr>
          <w:lang w:val="en-GB"/>
        </w:rPr>
      </w:pPr>
      <w:r>
        <w:rPr>
          <w:lang w:val="en-GB"/>
        </w:rPr>
        <w:t xml:space="preserve">We propose to </w:t>
      </w:r>
      <w:r w:rsidR="00EB68FB">
        <w:rPr>
          <w:lang w:val="en-GB"/>
        </w:rPr>
        <w:t>add objective</w:t>
      </w:r>
      <w:r w:rsidR="00983C1E">
        <w:rPr>
          <w:bCs/>
        </w:rPr>
        <w:t xml:space="preserve"> on</w:t>
      </w:r>
      <w:r w:rsidR="00315F5E">
        <w:rPr>
          <w:bCs/>
        </w:rPr>
        <w:t xml:space="preserve"> controlling the amount of measurement reports</w:t>
      </w:r>
    </w:p>
    <w:p w14:paraId="77683BDA" w14:textId="78723F25" w:rsidR="005A2B0C" w:rsidRDefault="00983C1E" w:rsidP="00BB6E26">
      <w:pPr>
        <w:pStyle w:val="Proposal"/>
        <w:tabs>
          <w:tab w:val="clear" w:pos="1701"/>
          <w:tab w:val="clear" w:pos="5556"/>
          <w:tab w:val="left" w:pos="1276"/>
          <w:tab w:val="num" w:pos="1418"/>
        </w:tabs>
        <w:ind w:left="1276" w:hanging="1276"/>
      </w:pPr>
      <w:bookmarkStart w:id="2" w:name="_Toc510712182"/>
      <w:bookmarkStart w:id="3" w:name="_Toc510740576"/>
      <w:bookmarkStart w:id="4" w:name="_Toc113288845"/>
      <w:bookmarkEnd w:id="2"/>
      <w:r>
        <w:t xml:space="preserve">Add objective </w:t>
      </w:r>
      <w:r w:rsidR="00BE1CAF">
        <w:t>on controlling the amount of measurement reports to the NR support for UAV</w:t>
      </w:r>
      <w:r w:rsidR="00363986">
        <w:t xml:space="preserve"> </w:t>
      </w:r>
      <w:r w:rsidR="00412943">
        <w:t>(Uncrewed Aerial Vehicles) Rel-18 WID</w:t>
      </w:r>
      <w:r w:rsidR="009279A1">
        <w:t>.</w:t>
      </w:r>
      <w:bookmarkEnd w:id="3"/>
      <w:bookmarkEnd w:id="4"/>
    </w:p>
    <w:p w14:paraId="295555E5" w14:textId="77777777" w:rsidR="005B28BF" w:rsidRPr="007E34FB" w:rsidRDefault="005B28BF" w:rsidP="00623DA0">
      <w:pPr>
        <w:pStyle w:val="Proposal"/>
        <w:numPr>
          <w:ilvl w:val="0"/>
          <w:numId w:val="0"/>
        </w:numPr>
        <w:tabs>
          <w:tab w:val="clear" w:pos="1701"/>
          <w:tab w:val="left" w:pos="1276"/>
        </w:tabs>
        <w:rPr>
          <w:b w:val="0"/>
          <w:bCs w:val="0"/>
          <w:lang w:val="en-GB"/>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5" w:name="_In-sequence_SDU_delivery"/>
      <w:bookmarkEnd w:id="5"/>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619C1633" w14:textId="4A92B299" w:rsidR="00BC5F56" w:rsidRDefault="00615114">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3288794" w:history="1">
        <w:r w:rsidR="00BC5F56" w:rsidRPr="00E33E43">
          <w:rPr>
            <w:rStyle w:val="Hyperlink"/>
            <w:noProof/>
          </w:rPr>
          <w:t>Observation 1</w:t>
        </w:r>
        <w:r w:rsidR="00BC5F56">
          <w:rPr>
            <w:rFonts w:asciiTheme="minorHAnsi" w:eastAsiaTheme="minorEastAsia" w:hAnsiTheme="minorHAnsi" w:cstheme="minorBidi"/>
            <w:b w:val="0"/>
            <w:noProof/>
            <w:sz w:val="22"/>
            <w:szCs w:val="22"/>
            <w:lang w:val="en-SE" w:eastAsia="en-SE"/>
          </w:rPr>
          <w:tab/>
        </w:r>
        <w:r w:rsidR="00BC5F56" w:rsidRPr="00E33E43">
          <w:rPr>
            <w:rStyle w:val="Hyperlink"/>
            <w:noProof/>
          </w:rPr>
          <w:t>RSRP measurement reporting for mobility can create high load in the network. Therefore, it is beneficial to control the amount of reporting.</w:t>
        </w:r>
      </w:hyperlink>
    </w:p>
    <w:p w14:paraId="3C0C8B94" w14:textId="6F3B2E08" w:rsidR="00BC5F56" w:rsidRDefault="00BC5F5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3288795" w:history="1">
        <w:r w:rsidRPr="00E33E43">
          <w:rPr>
            <w:rStyle w:val="Hyperlink"/>
            <w:noProof/>
          </w:rPr>
          <w:t>Observation 2</w:t>
        </w:r>
        <w:r>
          <w:rPr>
            <w:rFonts w:asciiTheme="minorHAnsi" w:eastAsiaTheme="minorEastAsia" w:hAnsiTheme="minorHAnsi" w:cstheme="minorBidi"/>
            <w:b w:val="0"/>
            <w:noProof/>
            <w:sz w:val="22"/>
            <w:szCs w:val="22"/>
            <w:lang w:val="en-SE" w:eastAsia="en-SE"/>
          </w:rPr>
          <w:tab/>
        </w:r>
        <w:r w:rsidRPr="00E33E43">
          <w:rPr>
            <w:rStyle w:val="Hyperlink"/>
            <w:noProof/>
          </w:rPr>
          <w:t>Simulations show that certain way of limiting measurement reports does not impact mobility performance but does limit the measurement reports sent by the UE which directly results in reduced UL interference.</w:t>
        </w:r>
      </w:hyperlink>
    </w:p>
    <w:p w14:paraId="2F11329F" w14:textId="48537991" w:rsidR="00615114" w:rsidRDefault="00615114" w:rsidP="00615114">
      <w:pPr>
        <w:pStyle w:val="BodyText"/>
        <w:rPr>
          <w:b/>
          <w:bCs/>
        </w:rPr>
      </w:pPr>
      <w:r>
        <w:rPr>
          <w:b/>
          <w:bCs/>
        </w:rPr>
        <w:fldChar w:fldCharType="end"/>
      </w: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0D41636A" w14:textId="1F6ECD1B" w:rsidR="00363986" w:rsidRDefault="00615114">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3288845" w:history="1">
        <w:r w:rsidR="00363986" w:rsidRPr="004C4027">
          <w:rPr>
            <w:rStyle w:val="Hyperlink"/>
            <w:noProof/>
          </w:rPr>
          <w:t>Proposal 1</w:t>
        </w:r>
        <w:r w:rsidR="00363986">
          <w:rPr>
            <w:rFonts w:asciiTheme="minorHAnsi" w:eastAsiaTheme="minorEastAsia" w:hAnsiTheme="minorHAnsi" w:cstheme="minorBidi"/>
            <w:b w:val="0"/>
            <w:noProof/>
            <w:sz w:val="22"/>
            <w:szCs w:val="22"/>
            <w:lang w:val="en-SE" w:eastAsia="en-SE"/>
          </w:rPr>
          <w:tab/>
        </w:r>
        <w:r w:rsidR="00363986" w:rsidRPr="004C4027">
          <w:rPr>
            <w:rStyle w:val="Hyperlink"/>
            <w:noProof/>
          </w:rPr>
          <w:t>Add objective on controlling the amount of measurement reports to the NR support for UAV (Uncrewed Aerial Vehicles) Rel-18 WID.</w:t>
        </w:r>
      </w:hyperlink>
    </w:p>
    <w:p w14:paraId="0973D097" w14:textId="208F8066" w:rsidR="00F507D1" w:rsidRPr="00CE0424" w:rsidRDefault="00615114" w:rsidP="00615114">
      <w:pPr>
        <w:pStyle w:val="Heading1"/>
      </w:pPr>
      <w:r>
        <w:rPr>
          <w:b/>
          <w:bCs/>
          <w:lang w:val="en-US"/>
        </w:rPr>
        <w:fldChar w:fldCharType="end"/>
      </w:r>
      <w:r w:rsidR="00F507D1" w:rsidRPr="00CE0424">
        <w:t>References</w:t>
      </w:r>
    </w:p>
    <w:p w14:paraId="5CC2AC40" w14:textId="0FE0AA0C" w:rsidR="00B52410" w:rsidRDefault="003D352C" w:rsidP="005F3954">
      <w:pPr>
        <w:pStyle w:val="Reference"/>
      </w:pPr>
      <w:bookmarkStart w:id="6" w:name="_Ref509923152"/>
      <w:bookmarkStart w:id="7" w:name="_Ref110426397"/>
      <w:bookmarkStart w:id="8" w:name="_Ref505610477"/>
      <w:bookmarkStart w:id="9" w:name="_Ref174151459"/>
      <w:bookmarkStart w:id="10" w:name="_Ref189809556"/>
      <w:r>
        <w:t>RP-1</w:t>
      </w:r>
      <w:r w:rsidR="00320E4E">
        <w:t>23600</w:t>
      </w:r>
      <w:r w:rsidR="00200924">
        <w:t xml:space="preserve">, </w:t>
      </w:r>
      <w:r w:rsidR="00DF4B31" w:rsidRPr="0069358E">
        <w:t>New WID on NR support for UAV (Uncrewed Aerial Vehicles)</w:t>
      </w:r>
      <w:r w:rsidR="00A748E8" w:rsidRPr="0069358E">
        <w:t>,</w:t>
      </w:r>
      <w:r w:rsidR="00A748E8">
        <w:t xml:space="preserve"> </w:t>
      </w:r>
      <w:r>
        <w:t>RAN</w:t>
      </w:r>
      <w:r w:rsidR="00A748E8">
        <w:t>#</w:t>
      </w:r>
      <w:r w:rsidR="00DF4B31">
        <w:t>94</w:t>
      </w:r>
      <w:r>
        <w:t xml:space="preserve">, </w:t>
      </w:r>
      <w:r w:rsidR="00A748E8">
        <w:t>Dec 20</w:t>
      </w:r>
      <w:bookmarkEnd w:id="6"/>
      <w:r w:rsidR="00914E5A">
        <w:t>21</w:t>
      </w:r>
      <w:bookmarkEnd w:id="7"/>
    </w:p>
    <w:bookmarkStart w:id="11" w:name="_Ref113281802"/>
    <w:p w14:paraId="38E83D1E" w14:textId="0C77CAAF" w:rsidR="00A3025F" w:rsidRDefault="00A3025F" w:rsidP="005F1A51">
      <w:pPr>
        <w:pStyle w:val="Reference"/>
      </w:pPr>
      <w:r w:rsidRPr="00D2446A">
        <w:fldChar w:fldCharType="begin"/>
      </w:r>
      <w:r>
        <w:instrText xml:space="preserve"> HYPERLINK "https://www.3gpp.org/ftp/tsg_ran/WG2_RL2/TSGR2_119-e/Inbox/R2-2208703.zip" </w:instrText>
      </w:r>
      <w:r w:rsidRPr="00D2446A">
        <w:fldChar w:fldCharType="separate"/>
      </w:r>
      <w:r w:rsidRPr="00D2446A">
        <w:t>R2-2208703</w:t>
      </w:r>
      <w:r w:rsidRPr="00D2446A">
        <w:fldChar w:fldCharType="end"/>
      </w:r>
      <w:r>
        <w:t xml:space="preserve"> </w:t>
      </w:r>
      <w:r w:rsidRPr="00076151">
        <w:t>Report from UP, Small data, URLLC/</w:t>
      </w:r>
      <w:proofErr w:type="spellStart"/>
      <w:r w:rsidRPr="00076151">
        <w:t>IIoT</w:t>
      </w:r>
      <w:proofErr w:type="spellEnd"/>
      <w:r w:rsidRPr="00076151">
        <w:t>, RACH indication, NWES and UAV</w:t>
      </w:r>
      <w:r>
        <w:t xml:space="preserve">, </w:t>
      </w:r>
      <w:r w:rsidRPr="00076151">
        <w:t>RAN2#119-e, August 2022.</w:t>
      </w:r>
      <w:bookmarkEnd w:id="11"/>
    </w:p>
    <w:p w14:paraId="65CC5ABA" w14:textId="60A57EA6" w:rsidR="00F07FF9" w:rsidRDefault="00EF65D6" w:rsidP="00F07FF9">
      <w:pPr>
        <w:pStyle w:val="Reference"/>
      </w:pPr>
      <w:bookmarkStart w:id="12" w:name="_Ref510710834"/>
      <w:bookmarkStart w:id="13" w:name="_Ref113281857"/>
      <w:bookmarkEnd w:id="8"/>
      <w:bookmarkEnd w:id="9"/>
      <w:bookmarkEnd w:id="10"/>
      <w:r>
        <w:t>R2-2208042</w:t>
      </w:r>
      <w:r w:rsidR="00F07FF9" w:rsidRPr="000215E9">
        <w:t xml:space="preserve">, </w:t>
      </w:r>
      <w:bookmarkEnd w:id="12"/>
      <w:r w:rsidRPr="00EF65D6">
        <w:t>On measurement and reporting enhancements</w:t>
      </w:r>
      <w:r w:rsidR="00826054">
        <w:t>, Ericsson, RAN2#119, Online, August 2022.</w:t>
      </w:r>
      <w:bookmarkEnd w:id="13"/>
    </w:p>
    <w:p w14:paraId="76AAA3CD" w14:textId="012D2C3D" w:rsidR="002512E9" w:rsidRDefault="002512E9" w:rsidP="00985A0D">
      <w:pPr>
        <w:pStyle w:val="Reference"/>
      </w:pPr>
      <w:bookmarkStart w:id="14" w:name="_Ref110868854"/>
      <w:r>
        <w:t>RWS</w:t>
      </w:r>
      <w:r w:rsidR="003D35D6">
        <w:t>-210189</w:t>
      </w:r>
      <w:r w:rsidR="00A25360">
        <w:t xml:space="preserve">, </w:t>
      </w:r>
      <w:r w:rsidR="00A25360" w:rsidRPr="00A25360">
        <w:t>New WID on Enhanced NR Support for Aerial Vehicles</w:t>
      </w:r>
      <w:r w:rsidR="00A25360">
        <w:t>, Ericsson</w:t>
      </w:r>
      <w:bookmarkEnd w:id="14"/>
      <w:r w:rsidR="00A25360" w:rsidRPr="00A25360">
        <w:t xml:space="preserve">  </w:t>
      </w:r>
      <w:r w:rsidR="003D35D6">
        <w:t xml:space="preserve"> </w:t>
      </w:r>
    </w:p>
    <w:p w14:paraId="1608E5FA" w14:textId="77777777" w:rsidR="001F0F67" w:rsidRPr="006101F4" w:rsidRDefault="000F60B4" w:rsidP="001F0F67">
      <w:pPr>
        <w:pStyle w:val="Reference"/>
      </w:pPr>
      <w:bookmarkStart w:id="15" w:name="_Ref110870412"/>
      <w:r>
        <w:t>R2</w:t>
      </w:r>
      <w:r w:rsidR="00A672DD">
        <w:t>-</w:t>
      </w:r>
      <w:r w:rsidR="00101ADF">
        <w:t xml:space="preserve">1807257, </w:t>
      </w:r>
      <w:r w:rsidR="00101ADF" w:rsidRPr="0069358E">
        <w:t>Controlling the amount of measurement reporting, Ericsson</w:t>
      </w:r>
      <w:bookmarkEnd w:id="15"/>
    </w:p>
    <w:p w14:paraId="2CFAE904" w14:textId="51414761" w:rsidR="00C84065" w:rsidRDefault="00C84065" w:rsidP="001F0F67">
      <w:pPr>
        <w:pStyle w:val="Reference"/>
      </w:pPr>
      <w:bookmarkStart w:id="16" w:name="_Ref110870596"/>
      <w:r w:rsidRPr="0069358E">
        <w:t>R2-1814762, Remaining aspects of measurement reporting, Ericsson, NTT Docomo, Nokia, Nokia Shanghai Bell</w:t>
      </w:r>
      <w:bookmarkEnd w:id="16"/>
    </w:p>
    <w:p w14:paraId="2949BF40" w14:textId="77777777" w:rsidR="001F3DAE" w:rsidRDefault="001F3DAE" w:rsidP="001F3DAE">
      <w:pPr>
        <w:pStyle w:val="Reference"/>
      </w:pPr>
      <w:bookmarkStart w:id="17" w:name="_Ref525223252"/>
      <w:r w:rsidRPr="00C94248">
        <w:t>R2-1814760</w:t>
      </w:r>
      <w:r>
        <w:t xml:space="preserve">, </w:t>
      </w:r>
      <w:r w:rsidRPr="00555597">
        <w:t>Prohibit timer for measurement reporting</w:t>
      </w:r>
      <w:r>
        <w:t xml:space="preserve">, </w:t>
      </w:r>
      <w:r w:rsidRPr="00555597">
        <w:t>Ericsson</w:t>
      </w:r>
      <w:r>
        <w:t xml:space="preserve">, </w:t>
      </w:r>
      <w:r w:rsidRPr="00555597">
        <w:t>NTT Docomo, Nokia, Nokia Shanghai Bell</w:t>
      </w:r>
      <w:r>
        <w:t xml:space="preserve">, RAN2#103bis, </w:t>
      </w:r>
      <w:r w:rsidRPr="00EF213C">
        <w:t>Chengdu, China, 8th - 12th October 2018</w:t>
      </w:r>
      <w:bookmarkEnd w:id="17"/>
    </w:p>
    <w:p w14:paraId="0D3AD18B" w14:textId="77777777" w:rsidR="001F3DAE" w:rsidRPr="00CE0424" w:rsidRDefault="001F3DAE" w:rsidP="001F3DAE">
      <w:pPr>
        <w:pStyle w:val="Reference"/>
      </w:pPr>
      <w:bookmarkStart w:id="18" w:name="_Ref525826756"/>
      <w:r w:rsidRPr="000E7E44">
        <w:t>R2-1814754</w:t>
      </w:r>
      <w:r>
        <w:t xml:space="preserve">, Introduction of capability for timer t3xx for Rel-15 Aerial W, </w:t>
      </w:r>
      <w:r w:rsidRPr="00555597">
        <w:t>Ericsson</w:t>
      </w:r>
      <w:r>
        <w:t xml:space="preserve">, RAN2#103bis, </w:t>
      </w:r>
      <w:r w:rsidRPr="00EF213C">
        <w:t>Chengdu, China, 8th - 12th October 2018</w:t>
      </w:r>
      <w:bookmarkEnd w:id="18"/>
    </w:p>
    <w:p w14:paraId="73F77CC7" w14:textId="77777777" w:rsidR="00C22013" w:rsidRPr="007E34FB" w:rsidRDefault="00C22013" w:rsidP="00C22013">
      <w:pPr>
        <w:pStyle w:val="Proposal"/>
        <w:numPr>
          <w:ilvl w:val="0"/>
          <w:numId w:val="0"/>
        </w:numPr>
        <w:tabs>
          <w:tab w:val="clear" w:pos="1701"/>
          <w:tab w:val="left" w:pos="1276"/>
        </w:tabs>
        <w:rPr>
          <w:b w:val="0"/>
          <w:bCs w:val="0"/>
          <w:lang w:val="en-GB"/>
        </w:rPr>
      </w:pPr>
    </w:p>
    <w:p w14:paraId="787ACE4F" w14:textId="3E989D7A" w:rsidR="00C22013" w:rsidRPr="00CE0424" w:rsidRDefault="00C22013" w:rsidP="00C22013">
      <w:pPr>
        <w:pStyle w:val="Heading1"/>
      </w:pPr>
      <w:r>
        <w:t>A</w:t>
      </w:r>
      <w:r w:rsidR="00785D95">
        <w:t>ppendix</w:t>
      </w:r>
    </w:p>
    <w:p w14:paraId="266D19AF" w14:textId="25060DB5" w:rsidR="00D45F17" w:rsidRPr="00EB3A23" w:rsidRDefault="00D45F17" w:rsidP="006101F4">
      <w:pPr>
        <w:pStyle w:val="Reference"/>
        <w:numPr>
          <w:ilvl w:val="0"/>
          <w:numId w:val="0"/>
        </w:numPr>
      </w:pPr>
    </w:p>
    <w:p w14:paraId="5814CFF2" w14:textId="77777777" w:rsidR="00C22013" w:rsidRDefault="00C22013" w:rsidP="00785D95">
      <w:pPr>
        <w:pStyle w:val="Heading2"/>
      </w:pPr>
      <w:r>
        <w:t>Simulation results</w:t>
      </w:r>
    </w:p>
    <w:p w14:paraId="317A6E6D" w14:textId="4385510B" w:rsidR="00C22013" w:rsidRDefault="00C22013" w:rsidP="00C22013">
      <w:pPr>
        <w:rPr>
          <w:lang w:val="en-GB"/>
        </w:rPr>
      </w:pPr>
      <w:r>
        <w:rPr>
          <w:lang w:val="en-GB"/>
        </w:rPr>
        <w:t xml:space="preserve">The main issue of the excessive measurement reporting lies in measurement reports that are being triggered close in time, as seen in </w:t>
      </w:r>
      <w:r w:rsidR="000B7D3C">
        <w:rPr>
          <w:lang w:val="en-GB"/>
        </w:rPr>
        <w:t>the upper part of F</w:t>
      </w:r>
      <w:r>
        <w:rPr>
          <w:lang w:val="en-GB"/>
        </w:rPr>
        <w:t xml:space="preserve">igure 1 where 3 measurement reports are being sent within less than 500ms. In </w:t>
      </w:r>
      <w:r w:rsidR="000B7D3C">
        <w:rPr>
          <w:lang w:val="en-GB"/>
        </w:rPr>
        <w:t>the lower part of F</w:t>
      </w:r>
      <w:r>
        <w:rPr>
          <w:lang w:val="en-GB"/>
        </w:rPr>
        <w:t>igure 1, a prohibit timer reduce</w:t>
      </w:r>
      <w:r w:rsidR="000B7D3C">
        <w:rPr>
          <w:lang w:val="en-GB"/>
        </w:rPr>
        <w:t>s</w:t>
      </w:r>
      <w:r>
        <w:rPr>
          <w:lang w:val="en-GB"/>
        </w:rPr>
        <w:t xml:space="preserve"> the measurement reports triggered close in time. In this case the amount of measurement reports is reduced while not impacting performance.</w:t>
      </w:r>
    </w:p>
    <w:p w14:paraId="40EB1A93" w14:textId="77777777" w:rsidR="00C22013" w:rsidRDefault="00C22013" w:rsidP="00C22013">
      <w:pPr>
        <w:keepNext/>
      </w:pPr>
      <w:r>
        <w:rPr>
          <w:noProof/>
          <w:lang w:val="en-GB"/>
        </w:rPr>
        <w:drawing>
          <wp:inline distT="0" distB="0" distL="0" distR="0" wp14:anchorId="314B1D68" wp14:editId="29B3EBBC">
            <wp:extent cx="6115050" cy="3905250"/>
            <wp:effectExtent l="0" t="0" r="0" b="0"/>
            <wp:docPr id="2" name="Picture 2" descr="C:\Users\ezsedjo\NotebookWorkspace\Delayedevent\plots\SNAPSHOT user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sedjo\NotebookWorkspace\Delayedevent\plots\SNAPSHOT user 1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905250"/>
                    </a:xfrm>
                    <a:prstGeom prst="rect">
                      <a:avLst/>
                    </a:prstGeom>
                    <a:noFill/>
                    <a:ln>
                      <a:noFill/>
                    </a:ln>
                  </pic:spPr>
                </pic:pic>
              </a:graphicData>
            </a:graphic>
          </wp:inline>
        </w:drawing>
      </w:r>
    </w:p>
    <w:p w14:paraId="16673E1D" w14:textId="77777777" w:rsidR="00C22013" w:rsidRPr="006E2530" w:rsidRDefault="00C22013" w:rsidP="00C22013">
      <w:pPr>
        <w:pStyle w:val="Caption"/>
        <w:jc w:val="both"/>
        <w:rPr>
          <w:b w:val="0"/>
          <w:lang w:val="en-GB"/>
        </w:rPr>
      </w:pPr>
      <w:r>
        <w:t xml:space="preserve">Figure </w:t>
      </w:r>
      <w:r w:rsidR="00363986">
        <w:fldChar w:fldCharType="begin"/>
      </w:r>
      <w:r w:rsidR="00363986">
        <w:instrText xml:space="preserve"> SEQ Figure \* ARABIC </w:instrText>
      </w:r>
      <w:r w:rsidR="00363986">
        <w:fldChar w:fldCharType="separate"/>
      </w:r>
      <w:r>
        <w:rPr>
          <w:noProof/>
        </w:rPr>
        <w:t>1</w:t>
      </w:r>
      <w:r w:rsidR="00363986">
        <w:rPr>
          <w:noProof/>
        </w:rPr>
        <w:fldChar w:fldCharType="end"/>
      </w:r>
      <w:r>
        <w:t>.</w:t>
      </w:r>
      <w:r>
        <w:rPr>
          <w:b w:val="0"/>
        </w:rPr>
        <w:t xml:space="preserve"> A RSRP-trace of a drone at 50m altitude flying with 44m/s. The yellow lines denote an A3 measurement triggering without a prohibit timer and red line with a prohibit timer.</w:t>
      </w:r>
    </w:p>
    <w:p w14:paraId="11C6A7AB" w14:textId="6C82DE85" w:rsidR="00C22013" w:rsidRDefault="00C22013" w:rsidP="00C22013">
      <w:pPr>
        <w:rPr>
          <w:lang w:val="en-GB"/>
        </w:rPr>
      </w:pPr>
      <w:r>
        <w:rPr>
          <w:lang w:val="en-GB"/>
        </w:rPr>
        <w:t xml:space="preserve">In order to compare the prohibit timer to the baseline, we introduce two measures, double-triggering and triple-triggering. The </w:t>
      </w:r>
      <m:oMath>
        <m:r>
          <w:rPr>
            <w:rFonts w:ascii="Cambria Math" w:hAnsi="Cambria Math"/>
            <w:lang w:val="en-GB"/>
          </w:rPr>
          <m:t>A3</m:t>
        </m:r>
      </m:oMath>
      <w:r>
        <w:rPr>
          <w:lang w:val="en-GB"/>
        </w:rPr>
        <w:t xml:space="preserve"> measurement event with a th</w:t>
      </w:r>
      <w:proofErr w:type="spellStart"/>
      <w:r>
        <w:rPr>
          <w:lang w:val="en-GB"/>
        </w:rPr>
        <w:t>reshold</w:t>
      </w:r>
      <w:proofErr w:type="spellEnd"/>
      <w:r>
        <w:rPr>
          <w:lang w:val="en-GB"/>
        </w:rPr>
        <w:t xml:space="preserve"> of 0.5dB is used. Double-triggering is defined as two measurement reports that are triggered within x </w:t>
      </w:r>
      <w:proofErr w:type="spellStart"/>
      <w:r>
        <w:rPr>
          <w:lang w:val="en-GB"/>
        </w:rPr>
        <w:t>ms</w:t>
      </w:r>
      <w:proofErr w:type="spellEnd"/>
      <w:r>
        <w:rPr>
          <w:lang w:val="en-GB"/>
        </w:rPr>
        <w:t xml:space="preserve"> and triple-triggering is defined as three measurement reports being triggered within y </w:t>
      </w:r>
      <w:proofErr w:type="spellStart"/>
      <w:r>
        <w:rPr>
          <w:lang w:val="en-GB"/>
        </w:rPr>
        <w:t>ms</w:t>
      </w:r>
      <w:proofErr w:type="spellEnd"/>
      <w:r>
        <w:rPr>
          <w:lang w:val="en-GB"/>
        </w:rPr>
        <w:t>.</w:t>
      </w:r>
    </w:p>
    <w:p w14:paraId="0D1B0964" w14:textId="739F981D" w:rsidR="00C22013" w:rsidRDefault="00C22013" w:rsidP="00C22013">
      <w:pPr>
        <w:rPr>
          <w:lang w:val="en-GB"/>
        </w:rPr>
      </w:pPr>
      <w:r>
        <w:rPr>
          <w:lang w:val="en-GB"/>
        </w:rPr>
        <w:t xml:space="preserve">As an example, of the flexibility, a prohibit timer of 80ms and 160ms is </w:t>
      </w:r>
      <w:r w:rsidR="000B7D3C">
        <w:rPr>
          <w:lang w:val="en-GB"/>
        </w:rPr>
        <w:t>used</w:t>
      </w:r>
      <w:r>
        <w:rPr>
          <w:lang w:val="en-GB"/>
        </w:rPr>
        <w:t xml:space="preserve">. In figure 2a, the amount of </w:t>
      </w:r>
      <m:oMath>
        <m:r>
          <w:rPr>
            <w:rFonts w:ascii="Cambria Math" w:hAnsi="Cambria Math"/>
            <w:lang w:val="en-GB"/>
          </w:rPr>
          <m:t>A3</m:t>
        </m:r>
      </m:oMath>
      <w:r>
        <w:rPr>
          <w:lang w:val="en-GB"/>
        </w:rPr>
        <w:t xml:space="preserve"> single-triggering, double-triggering and triple-triggering can be seen for different heights. It is clear that the double-triggering and triple-triggering are highly reduced and in the case of a 160ms prohibit timer the triple-triggering are completely removed. </w:t>
      </w:r>
    </w:p>
    <w:p w14:paraId="6143F2A1" w14:textId="77777777" w:rsidR="00C22013" w:rsidRDefault="00C22013" w:rsidP="00C22013">
      <w:pPr>
        <w:rPr>
          <w:lang w:val="en-GB"/>
        </w:rPr>
      </w:pPr>
      <w:r>
        <w:rPr>
          <w:noProof/>
          <w:lang w:val="en-GB"/>
        </w:rPr>
        <w:lastRenderedPageBreak/>
        <w:drawing>
          <wp:inline distT="0" distB="0" distL="0" distR="0" wp14:anchorId="766753AD" wp14:editId="7501FF84">
            <wp:extent cx="2850309" cy="2278800"/>
            <wp:effectExtent l="0" t="0" r="7620" b="7620"/>
            <wp:docPr id="8" name="Picture 8" descr="C:\Users\ezsedjo\NotebookWorkspace\Delayedevent\plots\prohibit timer sing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zsedjo\NotebookWorkspace\Delayedevent\plots\prohibit timer single event.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0309" cy="2278800"/>
                    </a:xfrm>
                    <a:prstGeom prst="rect">
                      <a:avLst/>
                    </a:prstGeom>
                    <a:noFill/>
                    <a:ln>
                      <a:noFill/>
                    </a:ln>
                  </pic:spPr>
                </pic:pic>
              </a:graphicData>
            </a:graphic>
          </wp:inline>
        </w:drawing>
      </w:r>
      <w:r>
        <w:rPr>
          <w:noProof/>
          <w:lang w:val="en-GB"/>
        </w:rPr>
        <w:drawing>
          <wp:inline distT="0" distB="0" distL="0" distR="0" wp14:anchorId="68B46BE7" wp14:editId="6C9C6DFB">
            <wp:extent cx="2944354" cy="2278800"/>
            <wp:effectExtent l="0" t="0" r="8890" b="7620"/>
            <wp:docPr id="9" name="Picture 9" descr="C:\Users\ezsedjo\NotebookWorkspace\Delayedevent\plots\prohibit timer doub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zsedjo\NotebookWorkspace\Delayedevent\plots\prohibit timer double even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4354" cy="2278800"/>
                    </a:xfrm>
                    <a:prstGeom prst="rect">
                      <a:avLst/>
                    </a:prstGeom>
                    <a:noFill/>
                    <a:ln>
                      <a:noFill/>
                    </a:ln>
                  </pic:spPr>
                </pic:pic>
              </a:graphicData>
            </a:graphic>
          </wp:inline>
        </w:drawing>
      </w:r>
    </w:p>
    <w:p w14:paraId="06BFF843" w14:textId="77777777" w:rsidR="00C22013" w:rsidRPr="002D5177" w:rsidRDefault="00C22013" w:rsidP="00C22013">
      <w:pPr>
        <w:jc w:val="center"/>
        <w:rPr>
          <w:lang w:val="en-GB"/>
        </w:rPr>
      </w:pPr>
      <w:r>
        <w:rPr>
          <w:noProof/>
          <w:lang w:val="en-GB"/>
        </w:rPr>
        <w:drawing>
          <wp:inline distT="0" distB="0" distL="0" distR="0" wp14:anchorId="48343A0F" wp14:editId="16A41F4D">
            <wp:extent cx="2893714" cy="2278800"/>
            <wp:effectExtent l="0" t="0" r="1905" b="7620"/>
            <wp:docPr id="10" name="Picture 10" descr="C:\Users\ezsedjo\NotebookWorkspace\Delayedevent\plots\prohibit timer trip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zsedjo\NotebookWorkspace\Delayedevent\plots\prohibit timer triple even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3714" cy="2278800"/>
                    </a:xfrm>
                    <a:prstGeom prst="rect">
                      <a:avLst/>
                    </a:prstGeom>
                    <a:noFill/>
                    <a:ln>
                      <a:noFill/>
                    </a:ln>
                  </pic:spPr>
                </pic:pic>
              </a:graphicData>
            </a:graphic>
          </wp:inline>
        </w:drawing>
      </w:r>
    </w:p>
    <w:p w14:paraId="0DA3D9CA" w14:textId="768A5DB0" w:rsidR="00C22013" w:rsidRPr="00525C2A" w:rsidRDefault="00C22013" w:rsidP="00C22013">
      <w:pPr>
        <w:pStyle w:val="Caption"/>
        <w:rPr>
          <w:b w:val="0"/>
          <w:lang w:val="en-GB"/>
        </w:rPr>
      </w:pPr>
      <w:r>
        <w:t xml:space="preserve">Figure 2. a) </w:t>
      </w:r>
      <w:r>
        <w:rPr>
          <w:b w:val="0"/>
        </w:rPr>
        <w:t>The amount of single triggering, denoted A3</w:t>
      </w:r>
      <w:r w:rsidRPr="009D76B7">
        <w:rPr>
          <w:b w:val="0"/>
          <w:vertAlign w:val="subscript"/>
        </w:rPr>
        <w:t>1</w:t>
      </w:r>
      <w:r>
        <w:rPr>
          <w:b w:val="0"/>
        </w:rPr>
        <w:t>, b) amount of double-triggering denoted A3</w:t>
      </w:r>
      <w:r w:rsidRPr="009D76B7">
        <w:rPr>
          <w:b w:val="0"/>
          <w:vertAlign w:val="subscript"/>
        </w:rPr>
        <w:t>2</w:t>
      </w:r>
      <w:r>
        <w:rPr>
          <w:b w:val="0"/>
        </w:rPr>
        <w:t xml:space="preserve"> and c) triple-triggering denoted by A3</w:t>
      </w:r>
      <w:r w:rsidRPr="009D76B7">
        <w:rPr>
          <w:b w:val="0"/>
          <w:vertAlign w:val="subscript"/>
        </w:rPr>
        <w:t>3</w:t>
      </w:r>
      <w:r>
        <w:t xml:space="preserve"> </w:t>
      </w:r>
    </w:p>
    <w:p w14:paraId="61E6DDBE" w14:textId="4D34A2AA" w:rsidR="00C22013" w:rsidRDefault="00C22013" w:rsidP="00C22013">
      <w:pPr>
        <w:rPr>
          <w:lang w:val="en-GB"/>
        </w:rPr>
      </w:pPr>
      <w:r>
        <w:rPr>
          <w:lang w:val="en-GB"/>
        </w:rPr>
        <w:t xml:space="preserve">In order to make sure that the introduced prohibit timer does not affect performance, we also measure the amount of RLFs declared, handovers initiated and handover failures which can be seen in figure 3a </w:t>
      </w:r>
      <w:r w:rsidR="009D76B7">
        <w:rPr>
          <w:lang w:val="en-GB"/>
        </w:rPr>
        <w:t xml:space="preserve">and </w:t>
      </w:r>
      <w:r>
        <w:rPr>
          <w:lang w:val="en-GB"/>
        </w:rPr>
        <w:t xml:space="preserve">3b.  </w:t>
      </w:r>
    </w:p>
    <w:p w14:paraId="70D5A72D" w14:textId="77777777" w:rsidR="00C22013" w:rsidRDefault="00C22013" w:rsidP="00C22013">
      <w:pPr>
        <w:keepNext/>
      </w:pPr>
      <w:r>
        <w:rPr>
          <w:noProof/>
          <w:lang w:val="en-GB"/>
        </w:rPr>
        <w:drawing>
          <wp:inline distT="0" distB="0" distL="0" distR="0" wp14:anchorId="31519C3F" wp14:editId="22E3FD79">
            <wp:extent cx="2889201" cy="2260800"/>
            <wp:effectExtent l="0" t="0" r="6985" b="6350"/>
            <wp:docPr id="11" name="Picture 11" descr="C:\Users\ezsedjo\NotebookWorkspace\Delayedevent\plots\prohibit timer rl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zsedjo\NotebookWorkspace\Delayedevent\plots\prohibit timer rlf rat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9201" cy="2260800"/>
                    </a:xfrm>
                    <a:prstGeom prst="rect">
                      <a:avLst/>
                    </a:prstGeom>
                    <a:noFill/>
                    <a:ln>
                      <a:noFill/>
                    </a:ln>
                  </pic:spPr>
                </pic:pic>
              </a:graphicData>
            </a:graphic>
          </wp:inline>
        </w:drawing>
      </w:r>
      <w:r>
        <w:rPr>
          <w:noProof/>
          <w:lang w:val="en-GB"/>
        </w:rPr>
        <w:drawing>
          <wp:inline distT="0" distB="0" distL="0" distR="0" wp14:anchorId="1F7FC39B" wp14:editId="037FD114">
            <wp:extent cx="2845863" cy="2260800"/>
            <wp:effectExtent l="0" t="0" r="0" b="6350"/>
            <wp:docPr id="12" name="Picture 12" descr="C:\Users\ezsedjo\NotebookWorkspace\Delayedevent\plots\prohibit timer hoi ho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zsedjo\NotebookWorkspace\Delayedevent\plots\prohibit timer hoi hof rat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5863" cy="2260800"/>
                    </a:xfrm>
                    <a:prstGeom prst="rect">
                      <a:avLst/>
                    </a:prstGeom>
                    <a:noFill/>
                    <a:ln>
                      <a:noFill/>
                    </a:ln>
                  </pic:spPr>
                </pic:pic>
              </a:graphicData>
            </a:graphic>
          </wp:inline>
        </w:drawing>
      </w:r>
    </w:p>
    <w:p w14:paraId="4F7B4B6E" w14:textId="77777777" w:rsidR="00C22013" w:rsidRPr="00562C98" w:rsidRDefault="00C22013" w:rsidP="00C22013">
      <w:pPr>
        <w:pStyle w:val="Caption"/>
        <w:rPr>
          <w:b w:val="0"/>
          <w:lang w:val="en-GB"/>
        </w:rPr>
      </w:pPr>
      <w:r>
        <w:t>Figure 3. a)</w:t>
      </w:r>
      <w:r>
        <w:rPr>
          <w:b w:val="0"/>
        </w:rPr>
        <w:t xml:space="preserve"> The amount of </w:t>
      </w:r>
      <w:proofErr w:type="spellStart"/>
      <w:r>
        <w:rPr>
          <w:b w:val="0"/>
        </w:rPr>
        <w:t>RadioLinkFailures</w:t>
      </w:r>
      <w:proofErr w:type="spellEnd"/>
      <w:r>
        <w:rPr>
          <w:b w:val="0"/>
        </w:rPr>
        <w:t xml:space="preserve"> declared, </w:t>
      </w:r>
      <w:r>
        <w:t>b)</w:t>
      </w:r>
      <w:r>
        <w:rPr>
          <w:b w:val="0"/>
        </w:rPr>
        <w:t xml:space="preserve"> the amount of handover initiated and handover failures.</w:t>
      </w:r>
    </w:p>
    <w:p w14:paraId="48098BF5" w14:textId="77777777" w:rsidR="00C22013" w:rsidRDefault="00C22013" w:rsidP="00C22013">
      <w:pPr>
        <w:rPr>
          <w:lang w:val="en-GB"/>
        </w:rPr>
      </w:pPr>
      <w:r>
        <w:rPr>
          <w:lang w:val="en-GB"/>
        </w:rPr>
        <w:t xml:space="preserve">From figure 3 we can see that the RLFs, handover initiated and handover failures remain almost constant. The reason for this can be seen in figure 1. In cases where many measurement reports are sent consecutively in time, the interference is very large and it is unclear whether the condition reported in the measurements will remain, thus delaying some of them will not hurt the performance, because if the condition is still present, then the report will eventually surface. </w:t>
      </w:r>
    </w:p>
    <w:p w14:paraId="10EC32D0"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81D13" w14:textId="77777777" w:rsidR="008775A1" w:rsidRDefault="008775A1">
      <w:r>
        <w:separator/>
      </w:r>
    </w:p>
  </w:endnote>
  <w:endnote w:type="continuationSeparator" w:id="0">
    <w:p w14:paraId="50650A73" w14:textId="77777777" w:rsidR="008775A1" w:rsidRDefault="008775A1">
      <w:r>
        <w:continuationSeparator/>
      </w:r>
    </w:p>
  </w:endnote>
  <w:endnote w:type="continuationNotice" w:id="1">
    <w:p w14:paraId="1CB2B9DF" w14:textId="77777777" w:rsidR="008775A1" w:rsidRDefault="00877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73D40" w14:textId="77777777" w:rsidR="008775A1" w:rsidRDefault="008775A1">
      <w:r>
        <w:separator/>
      </w:r>
    </w:p>
  </w:footnote>
  <w:footnote w:type="continuationSeparator" w:id="0">
    <w:p w14:paraId="4885A1ED" w14:textId="77777777" w:rsidR="008775A1" w:rsidRDefault="008775A1">
      <w:r>
        <w:continuationSeparator/>
      </w:r>
    </w:p>
  </w:footnote>
  <w:footnote w:type="continuationNotice" w:id="1">
    <w:p w14:paraId="63B77F92" w14:textId="77777777" w:rsidR="008775A1" w:rsidRDefault="00877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1"/>
  </w:num>
  <w:num w:numId="10">
    <w:abstractNumId w:val="14"/>
  </w:num>
  <w:num w:numId="11">
    <w:abstractNumId w:val="3"/>
  </w:num>
  <w:num w:numId="12">
    <w:abstractNumId w:val="7"/>
  </w:num>
  <w:num w:numId="13">
    <w:abstractNumId w:val="11"/>
  </w:num>
  <w:num w:numId="14">
    <w:abstractNumId w:val="11"/>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7"/>
  </w:num>
  <w:num w:numId="19">
    <w:abstractNumId w:val="7"/>
  </w:num>
  <w:num w:numId="20">
    <w:abstractNumId w:val="0"/>
  </w:num>
  <w:num w:numId="21">
    <w:abstractNumId w:val="13"/>
  </w:num>
  <w:num w:numId="22">
    <w:abstractNumId w:val="1"/>
  </w:num>
  <w:num w:numId="23">
    <w:abstractNumId w:val="4"/>
  </w:num>
  <w:num w:numId="2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57E"/>
    <w:rsid w:val="000006E1"/>
    <w:rsid w:val="00000A6F"/>
    <w:rsid w:val="00000BD8"/>
    <w:rsid w:val="00000D7A"/>
    <w:rsid w:val="000015C2"/>
    <w:rsid w:val="00002719"/>
    <w:rsid w:val="00002A06"/>
    <w:rsid w:val="00002A37"/>
    <w:rsid w:val="00002C74"/>
    <w:rsid w:val="00002FD5"/>
    <w:rsid w:val="000039F4"/>
    <w:rsid w:val="00003D49"/>
    <w:rsid w:val="00003D9D"/>
    <w:rsid w:val="00006446"/>
    <w:rsid w:val="0000682C"/>
    <w:rsid w:val="00006896"/>
    <w:rsid w:val="00006A38"/>
    <w:rsid w:val="00007CDC"/>
    <w:rsid w:val="0001153F"/>
    <w:rsid w:val="00011B28"/>
    <w:rsid w:val="00011BC2"/>
    <w:rsid w:val="0001306A"/>
    <w:rsid w:val="000145A3"/>
    <w:rsid w:val="00015D15"/>
    <w:rsid w:val="00017131"/>
    <w:rsid w:val="000177A4"/>
    <w:rsid w:val="000215E9"/>
    <w:rsid w:val="00021BF1"/>
    <w:rsid w:val="000228C9"/>
    <w:rsid w:val="00022AD0"/>
    <w:rsid w:val="00024C1F"/>
    <w:rsid w:val="000254D4"/>
    <w:rsid w:val="0002564D"/>
    <w:rsid w:val="00025ECA"/>
    <w:rsid w:val="00026F67"/>
    <w:rsid w:val="00026FF5"/>
    <w:rsid w:val="00030EF8"/>
    <w:rsid w:val="000312EB"/>
    <w:rsid w:val="000325B8"/>
    <w:rsid w:val="00033505"/>
    <w:rsid w:val="00034C15"/>
    <w:rsid w:val="00035572"/>
    <w:rsid w:val="00036BA1"/>
    <w:rsid w:val="00037538"/>
    <w:rsid w:val="0003789D"/>
    <w:rsid w:val="00041025"/>
    <w:rsid w:val="000422E2"/>
    <w:rsid w:val="00042F22"/>
    <w:rsid w:val="000444EF"/>
    <w:rsid w:val="00052A07"/>
    <w:rsid w:val="000534E3"/>
    <w:rsid w:val="0005398E"/>
    <w:rsid w:val="0005606A"/>
    <w:rsid w:val="00057117"/>
    <w:rsid w:val="000573DE"/>
    <w:rsid w:val="0005768F"/>
    <w:rsid w:val="00057A99"/>
    <w:rsid w:val="00057B95"/>
    <w:rsid w:val="00057E78"/>
    <w:rsid w:val="000600B9"/>
    <w:rsid w:val="00060140"/>
    <w:rsid w:val="0006016B"/>
    <w:rsid w:val="00060259"/>
    <w:rsid w:val="00061367"/>
    <w:rsid w:val="000616E7"/>
    <w:rsid w:val="000621DB"/>
    <w:rsid w:val="00062EC6"/>
    <w:rsid w:val="0006396F"/>
    <w:rsid w:val="00064341"/>
    <w:rsid w:val="0006487E"/>
    <w:rsid w:val="00065E1A"/>
    <w:rsid w:val="000663BC"/>
    <w:rsid w:val="00070A3F"/>
    <w:rsid w:val="0007758A"/>
    <w:rsid w:val="00077941"/>
    <w:rsid w:val="00077E5F"/>
    <w:rsid w:val="0008036A"/>
    <w:rsid w:val="00081AE6"/>
    <w:rsid w:val="00082788"/>
    <w:rsid w:val="000855EB"/>
    <w:rsid w:val="0008591A"/>
    <w:rsid w:val="00085925"/>
    <w:rsid w:val="000859A3"/>
    <w:rsid w:val="00085B2E"/>
    <w:rsid w:val="00085B52"/>
    <w:rsid w:val="000866F2"/>
    <w:rsid w:val="00086ADC"/>
    <w:rsid w:val="0009009F"/>
    <w:rsid w:val="000900F2"/>
    <w:rsid w:val="00091557"/>
    <w:rsid w:val="000924C1"/>
    <w:rsid w:val="000924F0"/>
    <w:rsid w:val="00093474"/>
    <w:rsid w:val="00093F16"/>
    <w:rsid w:val="0009464D"/>
    <w:rsid w:val="0009510F"/>
    <w:rsid w:val="00095504"/>
    <w:rsid w:val="000A1553"/>
    <w:rsid w:val="000A1621"/>
    <w:rsid w:val="000A1B7B"/>
    <w:rsid w:val="000A3E44"/>
    <w:rsid w:val="000A4750"/>
    <w:rsid w:val="000A56F2"/>
    <w:rsid w:val="000A5763"/>
    <w:rsid w:val="000A5FB1"/>
    <w:rsid w:val="000A66C7"/>
    <w:rsid w:val="000A72D2"/>
    <w:rsid w:val="000A76A0"/>
    <w:rsid w:val="000B03EA"/>
    <w:rsid w:val="000B13DA"/>
    <w:rsid w:val="000B1472"/>
    <w:rsid w:val="000B18F8"/>
    <w:rsid w:val="000B1935"/>
    <w:rsid w:val="000B2630"/>
    <w:rsid w:val="000B2719"/>
    <w:rsid w:val="000B3731"/>
    <w:rsid w:val="000B3A8F"/>
    <w:rsid w:val="000B4AB9"/>
    <w:rsid w:val="000B58C3"/>
    <w:rsid w:val="000B61E9"/>
    <w:rsid w:val="000B7382"/>
    <w:rsid w:val="000B7486"/>
    <w:rsid w:val="000B7BD1"/>
    <w:rsid w:val="000B7D3C"/>
    <w:rsid w:val="000C0D23"/>
    <w:rsid w:val="000C0FD9"/>
    <w:rsid w:val="000C1486"/>
    <w:rsid w:val="000C165A"/>
    <w:rsid w:val="000C1A53"/>
    <w:rsid w:val="000C1BDA"/>
    <w:rsid w:val="000C2E19"/>
    <w:rsid w:val="000C3769"/>
    <w:rsid w:val="000C3EA0"/>
    <w:rsid w:val="000C4A79"/>
    <w:rsid w:val="000C684D"/>
    <w:rsid w:val="000C6EF9"/>
    <w:rsid w:val="000C759A"/>
    <w:rsid w:val="000D0BBC"/>
    <w:rsid w:val="000D0D07"/>
    <w:rsid w:val="000D1EDD"/>
    <w:rsid w:val="000D1EE0"/>
    <w:rsid w:val="000D1F36"/>
    <w:rsid w:val="000D2600"/>
    <w:rsid w:val="000D3A23"/>
    <w:rsid w:val="000D44D0"/>
    <w:rsid w:val="000D4797"/>
    <w:rsid w:val="000D6BFA"/>
    <w:rsid w:val="000E0527"/>
    <w:rsid w:val="000E1E92"/>
    <w:rsid w:val="000E2888"/>
    <w:rsid w:val="000E4030"/>
    <w:rsid w:val="000E4BDC"/>
    <w:rsid w:val="000F06D6"/>
    <w:rsid w:val="000F0B8E"/>
    <w:rsid w:val="000F0EB1"/>
    <w:rsid w:val="000F1106"/>
    <w:rsid w:val="000F28C4"/>
    <w:rsid w:val="000F2B9F"/>
    <w:rsid w:val="000F30E4"/>
    <w:rsid w:val="000F3BE9"/>
    <w:rsid w:val="000F3C78"/>
    <w:rsid w:val="000F3F6C"/>
    <w:rsid w:val="000F4D82"/>
    <w:rsid w:val="000F4DFB"/>
    <w:rsid w:val="000F60B4"/>
    <w:rsid w:val="000F6230"/>
    <w:rsid w:val="000F6DF3"/>
    <w:rsid w:val="001005FF"/>
    <w:rsid w:val="00101ADF"/>
    <w:rsid w:val="001024A3"/>
    <w:rsid w:val="00103313"/>
    <w:rsid w:val="001041A3"/>
    <w:rsid w:val="001044E6"/>
    <w:rsid w:val="001062FB"/>
    <w:rsid w:val="001063E6"/>
    <w:rsid w:val="00106C93"/>
    <w:rsid w:val="00110F4C"/>
    <w:rsid w:val="0011134E"/>
    <w:rsid w:val="00113CF4"/>
    <w:rsid w:val="001146AC"/>
    <w:rsid w:val="00114D8A"/>
    <w:rsid w:val="001153EA"/>
    <w:rsid w:val="00115480"/>
    <w:rsid w:val="00115643"/>
    <w:rsid w:val="00115A1C"/>
    <w:rsid w:val="00115B24"/>
    <w:rsid w:val="00115CE1"/>
    <w:rsid w:val="00116765"/>
    <w:rsid w:val="0011682A"/>
    <w:rsid w:val="001219F5"/>
    <w:rsid w:val="00121A20"/>
    <w:rsid w:val="00121E55"/>
    <w:rsid w:val="001225F1"/>
    <w:rsid w:val="0012377F"/>
    <w:rsid w:val="00124314"/>
    <w:rsid w:val="001243E1"/>
    <w:rsid w:val="001247C0"/>
    <w:rsid w:val="00125141"/>
    <w:rsid w:val="00125F92"/>
    <w:rsid w:val="00126A9D"/>
    <w:rsid w:val="00126B4A"/>
    <w:rsid w:val="00126BB4"/>
    <w:rsid w:val="001307C2"/>
    <w:rsid w:val="00132FD0"/>
    <w:rsid w:val="001344C0"/>
    <w:rsid w:val="001346FA"/>
    <w:rsid w:val="00134A25"/>
    <w:rsid w:val="00135252"/>
    <w:rsid w:val="00135460"/>
    <w:rsid w:val="001374C1"/>
    <w:rsid w:val="00137AB5"/>
    <w:rsid w:val="00137F0B"/>
    <w:rsid w:val="00140CE5"/>
    <w:rsid w:val="00141392"/>
    <w:rsid w:val="00142B88"/>
    <w:rsid w:val="00142EE2"/>
    <w:rsid w:val="00145684"/>
    <w:rsid w:val="00146746"/>
    <w:rsid w:val="00147923"/>
    <w:rsid w:val="00150517"/>
    <w:rsid w:val="00151288"/>
    <w:rsid w:val="00151E23"/>
    <w:rsid w:val="001526E0"/>
    <w:rsid w:val="0015381E"/>
    <w:rsid w:val="001551B5"/>
    <w:rsid w:val="00155D61"/>
    <w:rsid w:val="00157318"/>
    <w:rsid w:val="00157A56"/>
    <w:rsid w:val="00157A6F"/>
    <w:rsid w:val="00162435"/>
    <w:rsid w:val="00164455"/>
    <w:rsid w:val="001659C1"/>
    <w:rsid w:val="001676C7"/>
    <w:rsid w:val="00172E39"/>
    <w:rsid w:val="0017338B"/>
    <w:rsid w:val="00173A8E"/>
    <w:rsid w:val="00174762"/>
    <w:rsid w:val="00176CD5"/>
    <w:rsid w:val="00177795"/>
    <w:rsid w:val="0018044B"/>
    <w:rsid w:val="0018138E"/>
    <w:rsid w:val="0018143F"/>
    <w:rsid w:val="00182C55"/>
    <w:rsid w:val="00182EB9"/>
    <w:rsid w:val="00190AC1"/>
    <w:rsid w:val="00191187"/>
    <w:rsid w:val="00191589"/>
    <w:rsid w:val="00191ECF"/>
    <w:rsid w:val="0019341A"/>
    <w:rsid w:val="001946F5"/>
    <w:rsid w:val="00197DF9"/>
    <w:rsid w:val="001A078D"/>
    <w:rsid w:val="001A1839"/>
    <w:rsid w:val="001A1987"/>
    <w:rsid w:val="001A2564"/>
    <w:rsid w:val="001A3471"/>
    <w:rsid w:val="001A3A7B"/>
    <w:rsid w:val="001A55FF"/>
    <w:rsid w:val="001A6173"/>
    <w:rsid w:val="001A67C0"/>
    <w:rsid w:val="001A6CBA"/>
    <w:rsid w:val="001A72F5"/>
    <w:rsid w:val="001A7378"/>
    <w:rsid w:val="001A78C1"/>
    <w:rsid w:val="001B0D97"/>
    <w:rsid w:val="001B10ED"/>
    <w:rsid w:val="001B1408"/>
    <w:rsid w:val="001B5A5D"/>
    <w:rsid w:val="001B5C75"/>
    <w:rsid w:val="001B690D"/>
    <w:rsid w:val="001B7479"/>
    <w:rsid w:val="001C1A71"/>
    <w:rsid w:val="001C1CE5"/>
    <w:rsid w:val="001C2AA0"/>
    <w:rsid w:val="001C3830"/>
    <w:rsid w:val="001C3D2A"/>
    <w:rsid w:val="001C4382"/>
    <w:rsid w:val="001C45C3"/>
    <w:rsid w:val="001C4F24"/>
    <w:rsid w:val="001C7665"/>
    <w:rsid w:val="001D4450"/>
    <w:rsid w:val="001D51BA"/>
    <w:rsid w:val="001D6342"/>
    <w:rsid w:val="001D6D53"/>
    <w:rsid w:val="001D719B"/>
    <w:rsid w:val="001E0CB4"/>
    <w:rsid w:val="001E1691"/>
    <w:rsid w:val="001E3497"/>
    <w:rsid w:val="001E39A3"/>
    <w:rsid w:val="001E58E2"/>
    <w:rsid w:val="001E5F81"/>
    <w:rsid w:val="001E7AED"/>
    <w:rsid w:val="001F07E3"/>
    <w:rsid w:val="001F0F67"/>
    <w:rsid w:val="001F2483"/>
    <w:rsid w:val="001F27A8"/>
    <w:rsid w:val="001F3916"/>
    <w:rsid w:val="001F3DAE"/>
    <w:rsid w:val="001F4447"/>
    <w:rsid w:val="001F4B2C"/>
    <w:rsid w:val="001F4E3C"/>
    <w:rsid w:val="001F54C5"/>
    <w:rsid w:val="001F662C"/>
    <w:rsid w:val="001F6E91"/>
    <w:rsid w:val="001F7017"/>
    <w:rsid w:val="001F7074"/>
    <w:rsid w:val="001F789F"/>
    <w:rsid w:val="00200490"/>
    <w:rsid w:val="00200495"/>
    <w:rsid w:val="002004D1"/>
    <w:rsid w:val="00200924"/>
    <w:rsid w:val="00201862"/>
    <w:rsid w:val="00201F3A"/>
    <w:rsid w:val="002020D9"/>
    <w:rsid w:val="0020278A"/>
    <w:rsid w:val="00203F96"/>
    <w:rsid w:val="00206000"/>
    <w:rsid w:val="002069B2"/>
    <w:rsid w:val="00207FA3"/>
    <w:rsid w:val="00210C08"/>
    <w:rsid w:val="002113D1"/>
    <w:rsid w:val="002133E6"/>
    <w:rsid w:val="00214DA8"/>
    <w:rsid w:val="00214E62"/>
    <w:rsid w:val="00215423"/>
    <w:rsid w:val="002158FA"/>
    <w:rsid w:val="002164A1"/>
    <w:rsid w:val="002171D3"/>
    <w:rsid w:val="00220600"/>
    <w:rsid w:val="00220758"/>
    <w:rsid w:val="00220AD7"/>
    <w:rsid w:val="002223B8"/>
    <w:rsid w:val="002224DB"/>
    <w:rsid w:val="00223FCB"/>
    <w:rsid w:val="00224718"/>
    <w:rsid w:val="002252C3"/>
    <w:rsid w:val="0022531C"/>
    <w:rsid w:val="0022551D"/>
    <w:rsid w:val="00225BB0"/>
    <w:rsid w:val="00225C54"/>
    <w:rsid w:val="00230145"/>
    <w:rsid w:val="00230765"/>
    <w:rsid w:val="002319E4"/>
    <w:rsid w:val="002320FF"/>
    <w:rsid w:val="00235632"/>
    <w:rsid w:val="00235872"/>
    <w:rsid w:val="00235D3E"/>
    <w:rsid w:val="00236F4F"/>
    <w:rsid w:val="00237752"/>
    <w:rsid w:val="00241559"/>
    <w:rsid w:val="002435B3"/>
    <w:rsid w:val="002445DF"/>
    <w:rsid w:val="0024586A"/>
    <w:rsid w:val="002458EB"/>
    <w:rsid w:val="002460A1"/>
    <w:rsid w:val="002462A8"/>
    <w:rsid w:val="002500C8"/>
    <w:rsid w:val="0025058E"/>
    <w:rsid w:val="00250982"/>
    <w:rsid w:val="00250BE2"/>
    <w:rsid w:val="002512E9"/>
    <w:rsid w:val="0025281B"/>
    <w:rsid w:val="00253450"/>
    <w:rsid w:val="00253F8C"/>
    <w:rsid w:val="00255F20"/>
    <w:rsid w:val="00256025"/>
    <w:rsid w:val="00256492"/>
    <w:rsid w:val="00256869"/>
    <w:rsid w:val="00256AA5"/>
    <w:rsid w:val="00256D19"/>
    <w:rsid w:val="00257543"/>
    <w:rsid w:val="00257613"/>
    <w:rsid w:val="002608F4"/>
    <w:rsid w:val="002617E7"/>
    <w:rsid w:val="00263A0F"/>
    <w:rsid w:val="00264228"/>
    <w:rsid w:val="00264334"/>
    <w:rsid w:val="0026473E"/>
    <w:rsid w:val="00264EF0"/>
    <w:rsid w:val="00265581"/>
    <w:rsid w:val="00265817"/>
    <w:rsid w:val="00266214"/>
    <w:rsid w:val="00267C83"/>
    <w:rsid w:val="0027068D"/>
    <w:rsid w:val="0027144F"/>
    <w:rsid w:val="0027173C"/>
    <w:rsid w:val="00271F3A"/>
    <w:rsid w:val="002727D3"/>
    <w:rsid w:val="0027289C"/>
    <w:rsid w:val="00273008"/>
    <w:rsid w:val="00273278"/>
    <w:rsid w:val="002737F4"/>
    <w:rsid w:val="0027487C"/>
    <w:rsid w:val="00275E06"/>
    <w:rsid w:val="002763C8"/>
    <w:rsid w:val="00277D3D"/>
    <w:rsid w:val="002805F5"/>
    <w:rsid w:val="00280751"/>
    <w:rsid w:val="0028093C"/>
    <w:rsid w:val="00281391"/>
    <w:rsid w:val="002816CF"/>
    <w:rsid w:val="0028280A"/>
    <w:rsid w:val="00282A45"/>
    <w:rsid w:val="00282BA0"/>
    <w:rsid w:val="0028566E"/>
    <w:rsid w:val="00286ACD"/>
    <w:rsid w:val="00286BBA"/>
    <w:rsid w:val="00286E6D"/>
    <w:rsid w:val="00287838"/>
    <w:rsid w:val="00287FD6"/>
    <w:rsid w:val="00290113"/>
    <w:rsid w:val="002907B5"/>
    <w:rsid w:val="00292EB7"/>
    <w:rsid w:val="00293545"/>
    <w:rsid w:val="00293CDA"/>
    <w:rsid w:val="00293CFF"/>
    <w:rsid w:val="00294283"/>
    <w:rsid w:val="00295CCB"/>
    <w:rsid w:val="00296227"/>
    <w:rsid w:val="00296F44"/>
    <w:rsid w:val="002975DE"/>
    <w:rsid w:val="0029777D"/>
    <w:rsid w:val="00297AE4"/>
    <w:rsid w:val="00297D5B"/>
    <w:rsid w:val="002A055E"/>
    <w:rsid w:val="002A16D5"/>
    <w:rsid w:val="002A1776"/>
    <w:rsid w:val="002A1D4E"/>
    <w:rsid w:val="002A2869"/>
    <w:rsid w:val="002A4F6F"/>
    <w:rsid w:val="002A5300"/>
    <w:rsid w:val="002A6416"/>
    <w:rsid w:val="002A78C0"/>
    <w:rsid w:val="002B24D6"/>
    <w:rsid w:val="002B421B"/>
    <w:rsid w:val="002B4450"/>
    <w:rsid w:val="002B517D"/>
    <w:rsid w:val="002C112F"/>
    <w:rsid w:val="002C264A"/>
    <w:rsid w:val="002C31AC"/>
    <w:rsid w:val="002C3629"/>
    <w:rsid w:val="002C4097"/>
    <w:rsid w:val="002C41E6"/>
    <w:rsid w:val="002C43D4"/>
    <w:rsid w:val="002C4B7B"/>
    <w:rsid w:val="002C57FD"/>
    <w:rsid w:val="002C72AA"/>
    <w:rsid w:val="002C7D02"/>
    <w:rsid w:val="002D071A"/>
    <w:rsid w:val="002D34B2"/>
    <w:rsid w:val="002D3D5B"/>
    <w:rsid w:val="002D5177"/>
    <w:rsid w:val="002D52D5"/>
    <w:rsid w:val="002D7637"/>
    <w:rsid w:val="002D7AE3"/>
    <w:rsid w:val="002E15D4"/>
    <w:rsid w:val="002E17F2"/>
    <w:rsid w:val="002E2A11"/>
    <w:rsid w:val="002E37B4"/>
    <w:rsid w:val="002E5682"/>
    <w:rsid w:val="002E6BC6"/>
    <w:rsid w:val="002E75F7"/>
    <w:rsid w:val="002E7CAE"/>
    <w:rsid w:val="002E7D93"/>
    <w:rsid w:val="002F05D1"/>
    <w:rsid w:val="002F176B"/>
    <w:rsid w:val="002F1A48"/>
    <w:rsid w:val="002F2771"/>
    <w:rsid w:val="002F2882"/>
    <w:rsid w:val="002F37A9"/>
    <w:rsid w:val="002F41E7"/>
    <w:rsid w:val="002F478F"/>
    <w:rsid w:val="002F61DE"/>
    <w:rsid w:val="002F6F83"/>
    <w:rsid w:val="002F6F92"/>
    <w:rsid w:val="00300042"/>
    <w:rsid w:val="00300D28"/>
    <w:rsid w:val="00301CE6"/>
    <w:rsid w:val="00302451"/>
    <w:rsid w:val="0030256B"/>
    <w:rsid w:val="00304716"/>
    <w:rsid w:val="0030501F"/>
    <w:rsid w:val="00305D69"/>
    <w:rsid w:val="00307220"/>
    <w:rsid w:val="00307B7B"/>
    <w:rsid w:val="00307BA1"/>
    <w:rsid w:val="003102EA"/>
    <w:rsid w:val="00310F27"/>
    <w:rsid w:val="00311702"/>
    <w:rsid w:val="00311853"/>
    <w:rsid w:val="00311E82"/>
    <w:rsid w:val="00312422"/>
    <w:rsid w:val="00312E8F"/>
    <w:rsid w:val="00313324"/>
    <w:rsid w:val="003136E0"/>
    <w:rsid w:val="00313FD6"/>
    <w:rsid w:val="003143BD"/>
    <w:rsid w:val="00314718"/>
    <w:rsid w:val="00314C82"/>
    <w:rsid w:val="00315F5E"/>
    <w:rsid w:val="00316E66"/>
    <w:rsid w:val="0031776C"/>
    <w:rsid w:val="00317A53"/>
    <w:rsid w:val="00317EAE"/>
    <w:rsid w:val="003203ED"/>
    <w:rsid w:val="00320767"/>
    <w:rsid w:val="00320E4E"/>
    <w:rsid w:val="00321A2C"/>
    <w:rsid w:val="003228FE"/>
    <w:rsid w:val="00322A20"/>
    <w:rsid w:val="00322C9F"/>
    <w:rsid w:val="00324177"/>
    <w:rsid w:val="00324C0B"/>
    <w:rsid w:val="00324D23"/>
    <w:rsid w:val="00324EAC"/>
    <w:rsid w:val="003279CE"/>
    <w:rsid w:val="00327CBE"/>
    <w:rsid w:val="0033087A"/>
    <w:rsid w:val="00330EC1"/>
    <w:rsid w:val="00331038"/>
    <w:rsid w:val="003313B7"/>
    <w:rsid w:val="00331751"/>
    <w:rsid w:val="00331979"/>
    <w:rsid w:val="00334579"/>
    <w:rsid w:val="003353BF"/>
    <w:rsid w:val="00335858"/>
    <w:rsid w:val="00335F80"/>
    <w:rsid w:val="00336BDA"/>
    <w:rsid w:val="00337BE6"/>
    <w:rsid w:val="003419AB"/>
    <w:rsid w:val="00342BD7"/>
    <w:rsid w:val="00343A07"/>
    <w:rsid w:val="00346DB5"/>
    <w:rsid w:val="003477B1"/>
    <w:rsid w:val="00350AF0"/>
    <w:rsid w:val="003513F0"/>
    <w:rsid w:val="0035173E"/>
    <w:rsid w:val="00351DDD"/>
    <w:rsid w:val="00352B4F"/>
    <w:rsid w:val="00353ACF"/>
    <w:rsid w:val="0035491B"/>
    <w:rsid w:val="003553F5"/>
    <w:rsid w:val="003557C5"/>
    <w:rsid w:val="003568E7"/>
    <w:rsid w:val="00356D03"/>
    <w:rsid w:val="00357380"/>
    <w:rsid w:val="003602D9"/>
    <w:rsid w:val="003604CE"/>
    <w:rsid w:val="003618C5"/>
    <w:rsid w:val="0036214D"/>
    <w:rsid w:val="0036240E"/>
    <w:rsid w:val="0036295A"/>
    <w:rsid w:val="00362F25"/>
    <w:rsid w:val="00363976"/>
    <w:rsid w:val="00363986"/>
    <w:rsid w:val="00364108"/>
    <w:rsid w:val="00364D9B"/>
    <w:rsid w:val="00364E14"/>
    <w:rsid w:val="00365BF1"/>
    <w:rsid w:val="00366FC1"/>
    <w:rsid w:val="00370E47"/>
    <w:rsid w:val="00371A58"/>
    <w:rsid w:val="003737DA"/>
    <w:rsid w:val="003742AC"/>
    <w:rsid w:val="00375188"/>
    <w:rsid w:val="00377CE1"/>
    <w:rsid w:val="00377E1B"/>
    <w:rsid w:val="003809A2"/>
    <w:rsid w:val="00383AFD"/>
    <w:rsid w:val="0038498D"/>
    <w:rsid w:val="00384ED6"/>
    <w:rsid w:val="00385BF0"/>
    <w:rsid w:val="00386A44"/>
    <w:rsid w:val="00386A69"/>
    <w:rsid w:val="00386FFA"/>
    <w:rsid w:val="00387800"/>
    <w:rsid w:val="003901CC"/>
    <w:rsid w:val="00390FA7"/>
    <w:rsid w:val="00391689"/>
    <w:rsid w:val="00393338"/>
    <w:rsid w:val="00393361"/>
    <w:rsid w:val="003939FF"/>
    <w:rsid w:val="003965BA"/>
    <w:rsid w:val="00397586"/>
    <w:rsid w:val="003977A8"/>
    <w:rsid w:val="003A009F"/>
    <w:rsid w:val="003A10BA"/>
    <w:rsid w:val="003A1872"/>
    <w:rsid w:val="003A2223"/>
    <w:rsid w:val="003A2A0F"/>
    <w:rsid w:val="003A4103"/>
    <w:rsid w:val="003A45A1"/>
    <w:rsid w:val="003A4C65"/>
    <w:rsid w:val="003A5B0A"/>
    <w:rsid w:val="003A6379"/>
    <w:rsid w:val="003A6BAC"/>
    <w:rsid w:val="003A7EF3"/>
    <w:rsid w:val="003B01D4"/>
    <w:rsid w:val="003B0361"/>
    <w:rsid w:val="003B0680"/>
    <w:rsid w:val="003B1188"/>
    <w:rsid w:val="003B11A5"/>
    <w:rsid w:val="003B1286"/>
    <w:rsid w:val="003B159C"/>
    <w:rsid w:val="003B2360"/>
    <w:rsid w:val="003B23DC"/>
    <w:rsid w:val="003B2FF2"/>
    <w:rsid w:val="003B369F"/>
    <w:rsid w:val="003B36A3"/>
    <w:rsid w:val="003B460B"/>
    <w:rsid w:val="003B4CA1"/>
    <w:rsid w:val="003B6412"/>
    <w:rsid w:val="003B710F"/>
    <w:rsid w:val="003B7FB6"/>
    <w:rsid w:val="003B7FE5"/>
    <w:rsid w:val="003C0C73"/>
    <w:rsid w:val="003C11C8"/>
    <w:rsid w:val="003C2702"/>
    <w:rsid w:val="003C30E8"/>
    <w:rsid w:val="003C4684"/>
    <w:rsid w:val="003C58F6"/>
    <w:rsid w:val="003C5E60"/>
    <w:rsid w:val="003C6829"/>
    <w:rsid w:val="003C7522"/>
    <w:rsid w:val="003C7691"/>
    <w:rsid w:val="003C7806"/>
    <w:rsid w:val="003D0000"/>
    <w:rsid w:val="003D109F"/>
    <w:rsid w:val="003D207E"/>
    <w:rsid w:val="003D2478"/>
    <w:rsid w:val="003D3065"/>
    <w:rsid w:val="003D352C"/>
    <w:rsid w:val="003D35D6"/>
    <w:rsid w:val="003D3C45"/>
    <w:rsid w:val="003D3D83"/>
    <w:rsid w:val="003D5B1F"/>
    <w:rsid w:val="003D6036"/>
    <w:rsid w:val="003D6E44"/>
    <w:rsid w:val="003E0BEC"/>
    <w:rsid w:val="003E15EE"/>
    <w:rsid w:val="003E15FA"/>
    <w:rsid w:val="003E343A"/>
    <w:rsid w:val="003E4404"/>
    <w:rsid w:val="003E55E4"/>
    <w:rsid w:val="003E6839"/>
    <w:rsid w:val="003E6BB0"/>
    <w:rsid w:val="003E74E3"/>
    <w:rsid w:val="003F05C7"/>
    <w:rsid w:val="003F0A61"/>
    <w:rsid w:val="003F1E64"/>
    <w:rsid w:val="003F26D7"/>
    <w:rsid w:val="003F294E"/>
    <w:rsid w:val="003F2CD4"/>
    <w:rsid w:val="003F2E9F"/>
    <w:rsid w:val="003F6BBE"/>
    <w:rsid w:val="003F7B07"/>
    <w:rsid w:val="004000E8"/>
    <w:rsid w:val="00400284"/>
    <w:rsid w:val="0040214C"/>
    <w:rsid w:val="00402875"/>
    <w:rsid w:val="00402DBD"/>
    <w:rsid w:val="00402E2B"/>
    <w:rsid w:val="0040318F"/>
    <w:rsid w:val="00404F51"/>
    <w:rsid w:val="0040512B"/>
    <w:rsid w:val="004058D8"/>
    <w:rsid w:val="00405CA5"/>
    <w:rsid w:val="00405D24"/>
    <w:rsid w:val="0040732F"/>
    <w:rsid w:val="00407B32"/>
    <w:rsid w:val="00407CD3"/>
    <w:rsid w:val="00410134"/>
    <w:rsid w:val="00410239"/>
    <w:rsid w:val="00410B72"/>
    <w:rsid w:val="00410F18"/>
    <w:rsid w:val="00411632"/>
    <w:rsid w:val="0041263E"/>
    <w:rsid w:val="00412943"/>
    <w:rsid w:val="00413AAC"/>
    <w:rsid w:val="00414785"/>
    <w:rsid w:val="0041494D"/>
    <w:rsid w:val="00415426"/>
    <w:rsid w:val="00416500"/>
    <w:rsid w:val="004177D6"/>
    <w:rsid w:val="00420616"/>
    <w:rsid w:val="00420E9C"/>
    <w:rsid w:val="00421105"/>
    <w:rsid w:val="00421158"/>
    <w:rsid w:val="0042148F"/>
    <w:rsid w:val="004242F4"/>
    <w:rsid w:val="004252E1"/>
    <w:rsid w:val="004256C9"/>
    <w:rsid w:val="00427248"/>
    <w:rsid w:val="00427507"/>
    <w:rsid w:val="00430B76"/>
    <w:rsid w:val="00430D6B"/>
    <w:rsid w:val="00431FF3"/>
    <w:rsid w:val="004320BF"/>
    <w:rsid w:val="00433708"/>
    <w:rsid w:val="00434CFF"/>
    <w:rsid w:val="0043560B"/>
    <w:rsid w:val="00437447"/>
    <w:rsid w:val="004374C1"/>
    <w:rsid w:val="00437787"/>
    <w:rsid w:val="00440401"/>
    <w:rsid w:val="00441A92"/>
    <w:rsid w:val="00441AF7"/>
    <w:rsid w:val="00443E96"/>
    <w:rsid w:val="00444F56"/>
    <w:rsid w:val="00446488"/>
    <w:rsid w:val="004471CB"/>
    <w:rsid w:val="004517AA"/>
    <w:rsid w:val="00452CAC"/>
    <w:rsid w:val="004542FF"/>
    <w:rsid w:val="004546F9"/>
    <w:rsid w:val="00456E87"/>
    <w:rsid w:val="00457565"/>
    <w:rsid w:val="004577A1"/>
    <w:rsid w:val="00457B71"/>
    <w:rsid w:val="00460073"/>
    <w:rsid w:val="0046043B"/>
    <w:rsid w:val="00460A1B"/>
    <w:rsid w:val="00460B18"/>
    <w:rsid w:val="00463254"/>
    <w:rsid w:val="004633F0"/>
    <w:rsid w:val="0046470E"/>
    <w:rsid w:val="004664E3"/>
    <w:rsid w:val="004669E2"/>
    <w:rsid w:val="00466CAD"/>
    <w:rsid w:val="004673E2"/>
    <w:rsid w:val="004674D1"/>
    <w:rsid w:val="00470C31"/>
    <w:rsid w:val="00473367"/>
    <w:rsid w:val="004734D0"/>
    <w:rsid w:val="0047556B"/>
    <w:rsid w:val="0047584E"/>
    <w:rsid w:val="00475AE7"/>
    <w:rsid w:val="00476268"/>
    <w:rsid w:val="00476916"/>
    <w:rsid w:val="00476AE4"/>
    <w:rsid w:val="0047766A"/>
    <w:rsid w:val="004776B5"/>
    <w:rsid w:val="00477768"/>
    <w:rsid w:val="0048130B"/>
    <w:rsid w:val="004825DF"/>
    <w:rsid w:val="00484716"/>
    <w:rsid w:val="00484E6F"/>
    <w:rsid w:val="0048572F"/>
    <w:rsid w:val="00485E90"/>
    <w:rsid w:val="00486562"/>
    <w:rsid w:val="00490E01"/>
    <w:rsid w:val="004911DA"/>
    <w:rsid w:val="004924E8"/>
    <w:rsid w:val="00492BC5"/>
    <w:rsid w:val="004939E7"/>
    <w:rsid w:val="00493F2C"/>
    <w:rsid w:val="004953C9"/>
    <w:rsid w:val="00495486"/>
    <w:rsid w:val="00495585"/>
    <w:rsid w:val="004959C3"/>
    <w:rsid w:val="004961A4"/>
    <w:rsid w:val="004964F1"/>
    <w:rsid w:val="0049671D"/>
    <w:rsid w:val="00497274"/>
    <w:rsid w:val="004A16BC"/>
    <w:rsid w:val="004A2B94"/>
    <w:rsid w:val="004A2D82"/>
    <w:rsid w:val="004A497F"/>
    <w:rsid w:val="004A535C"/>
    <w:rsid w:val="004A5A3F"/>
    <w:rsid w:val="004A5C70"/>
    <w:rsid w:val="004A719E"/>
    <w:rsid w:val="004B035B"/>
    <w:rsid w:val="004B3640"/>
    <w:rsid w:val="004B4D22"/>
    <w:rsid w:val="004B5DD8"/>
    <w:rsid w:val="004B63DD"/>
    <w:rsid w:val="004B7C0C"/>
    <w:rsid w:val="004B7D55"/>
    <w:rsid w:val="004B7F0E"/>
    <w:rsid w:val="004C0460"/>
    <w:rsid w:val="004C067B"/>
    <w:rsid w:val="004C068E"/>
    <w:rsid w:val="004C10B1"/>
    <w:rsid w:val="004C2DB9"/>
    <w:rsid w:val="004C3898"/>
    <w:rsid w:val="004C5E3B"/>
    <w:rsid w:val="004C6313"/>
    <w:rsid w:val="004C66D3"/>
    <w:rsid w:val="004C6888"/>
    <w:rsid w:val="004C75AF"/>
    <w:rsid w:val="004D2B99"/>
    <w:rsid w:val="004D36B1"/>
    <w:rsid w:val="004D3B58"/>
    <w:rsid w:val="004D5A69"/>
    <w:rsid w:val="004D62A1"/>
    <w:rsid w:val="004D7EBD"/>
    <w:rsid w:val="004E16B3"/>
    <w:rsid w:val="004E2680"/>
    <w:rsid w:val="004E28F9"/>
    <w:rsid w:val="004E373B"/>
    <w:rsid w:val="004E462E"/>
    <w:rsid w:val="004E56DC"/>
    <w:rsid w:val="004E65BF"/>
    <w:rsid w:val="004E686B"/>
    <w:rsid w:val="004E76F4"/>
    <w:rsid w:val="004F07FE"/>
    <w:rsid w:val="004F0B4E"/>
    <w:rsid w:val="004F0B6C"/>
    <w:rsid w:val="004F0FAF"/>
    <w:rsid w:val="004F2078"/>
    <w:rsid w:val="004F4431"/>
    <w:rsid w:val="004F4DA3"/>
    <w:rsid w:val="004F58CB"/>
    <w:rsid w:val="004F7757"/>
    <w:rsid w:val="00500746"/>
    <w:rsid w:val="00503219"/>
    <w:rsid w:val="00506557"/>
    <w:rsid w:val="0050677A"/>
    <w:rsid w:val="005108D8"/>
    <w:rsid w:val="005116F9"/>
    <w:rsid w:val="00511DCF"/>
    <w:rsid w:val="00512476"/>
    <w:rsid w:val="00512D07"/>
    <w:rsid w:val="0051309B"/>
    <w:rsid w:val="00513750"/>
    <w:rsid w:val="005137E0"/>
    <w:rsid w:val="005153A7"/>
    <w:rsid w:val="0051759C"/>
    <w:rsid w:val="005201D8"/>
    <w:rsid w:val="00520250"/>
    <w:rsid w:val="005219CF"/>
    <w:rsid w:val="005223BE"/>
    <w:rsid w:val="005230B1"/>
    <w:rsid w:val="00525C2A"/>
    <w:rsid w:val="0052600F"/>
    <w:rsid w:val="005273C2"/>
    <w:rsid w:val="00527B30"/>
    <w:rsid w:val="00530AA3"/>
    <w:rsid w:val="00534B59"/>
    <w:rsid w:val="0053597C"/>
    <w:rsid w:val="00536759"/>
    <w:rsid w:val="005367B7"/>
    <w:rsid w:val="00536B7B"/>
    <w:rsid w:val="00537709"/>
    <w:rsid w:val="00537C62"/>
    <w:rsid w:val="005402DA"/>
    <w:rsid w:val="00541CF9"/>
    <w:rsid w:val="0054220B"/>
    <w:rsid w:val="00542327"/>
    <w:rsid w:val="0054437F"/>
    <w:rsid w:val="00544B1A"/>
    <w:rsid w:val="00546970"/>
    <w:rsid w:val="005469B2"/>
    <w:rsid w:val="00546AAA"/>
    <w:rsid w:val="00547F37"/>
    <w:rsid w:val="00550394"/>
    <w:rsid w:val="00552BF7"/>
    <w:rsid w:val="00553065"/>
    <w:rsid w:val="00553885"/>
    <w:rsid w:val="0055446B"/>
    <w:rsid w:val="005545D3"/>
    <w:rsid w:val="00554926"/>
    <w:rsid w:val="00554E19"/>
    <w:rsid w:val="00555239"/>
    <w:rsid w:val="005560DB"/>
    <w:rsid w:val="0055788B"/>
    <w:rsid w:val="0056040D"/>
    <w:rsid w:val="0056121F"/>
    <w:rsid w:val="005619AE"/>
    <w:rsid w:val="005623F3"/>
    <w:rsid w:val="00562C98"/>
    <w:rsid w:val="0056316B"/>
    <w:rsid w:val="005634CF"/>
    <w:rsid w:val="00564384"/>
    <w:rsid w:val="005666C6"/>
    <w:rsid w:val="00566AE5"/>
    <w:rsid w:val="005673D9"/>
    <w:rsid w:val="0057096D"/>
    <w:rsid w:val="00570AC8"/>
    <w:rsid w:val="00571127"/>
    <w:rsid w:val="00572505"/>
    <w:rsid w:val="00573EAF"/>
    <w:rsid w:val="00574235"/>
    <w:rsid w:val="00574CCC"/>
    <w:rsid w:val="005756B1"/>
    <w:rsid w:val="00580746"/>
    <w:rsid w:val="00580D12"/>
    <w:rsid w:val="00581342"/>
    <w:rsid w:val="00582809"/>
    <w:rsid w:val="00583693"/>
    <w:rsid w:val="00586C6A"/>
    <w:rsid w:val="00587254"/>
    <w:rsid w:val="0058798C"/>
    <w:rsid w:val="00587AF2"/>
    <w:rsid w:val="005900FA"/>
    <w:rsid w:val="00592DDE"/>
    <w:rsid w:val="005935A4"/>
    <w:rsid w:val="005948C2"/>
    <w:rsid w:val="00595DCA"/>
    <w:rsid w:val="0059779B"/>
    <w:rsid w:val="005A10F3"/>
    <w:rsid w:val="005A16B5"/>
    <w:rsid w:val="005A19E5"/>
    <w:rsid w:val="005A209A"/>
    <w:rsid w:val="005A2384"/>
    <w:rsid w:val="005A2B0C"/>
    <w:rsid w:val="005A40C4"/>
    <w:rsid w:val="005A46A6"/>
    <w:rsid w:val="005A5653"/>
    <w:rsid w:val="005A662D"/>
    <w:rsid w:val="005A703A"/>
    <w:rsid w:val="005A71C0"/>
    <w:rsid w:val="005A79E2"/>
    <w:rsid w:val="005B1C3F"/>
    <w:rsid w:val="005B28BF"/>
    <w:rsid w:val="005B2C02"/>
    <w:rsid w:val="005B352A"/>
    <w:rsid w:val="005B35D7"/>
    <w:rsid w:val="005B392A"/>
    <w:rsid w:val="005B3AA3"/>
    <w:rsid w:val="005B591A"/>
    <w:rsid w:val="005B6E9A"/>
    <w:rsid w:val="005B6F83"/>
    <w:rsid w:val="005B70B2"/>
    <w:rsid w:val="005B7E87"/>
    <w:rsid w:val="005C1863"/>
    <w:rsid w:val="005C638F"/>
    <w:rsid w:val="005C68D4"/>
    <w:rsid w:val="005C74FB"/>
    <w:rsid w:val="005D1151"/>
    <w:rsid w:val="005D1468"/>
    <w:rsid w:val="005D1602"/>
    <w:rsid w:val="005D1658"/>
    <w:rsid w:val="005D2E26"/>
    <w:rsid w:val="005D38B9"/>
    <w:rsid w:val="005D3CCA"/>
    <w:rsid w:val="005D720A"/>
    <w:rsid w:val="005D72CF"/>
    <w:rsid w:val="005E03C7"/>
    <w:rsid w:val="005E05B9"/>
    <w:rsid w:val="005E2754"/>
    <w:rsid w:val="005E385F"/>
    <w:rsid w:val="005E42DA"/>
    <w:rsid w:val="005E445B"/>
    <w:rsid w:val="005E5373"/>
    <w:rsid w:val="005E54DD"/>
    <w:rsid w:val="005E5B44"/>
    <w:rsid w:val="005E5B81"/>
    <w:rsid w:val="005E6DB1"/>
    <w:rsid w:val="005E70C1"/>
    <w:rsid w:val="005F0FD7"/>
    <w:rsid w:val="005F1080"/>
    <w:rsid w:val="005F2CB1"/>
    <w:rsid w:val="005F3025"/>
    <w:rsid w:val="005F38EB"/>
    <w:rsid w:val="005F3954"/>
    <w:rsid w:val="005F3E12"/>
    <w:rsid w:val="005F5B9C"/>
    <w:rsid w:val="005F618C"/>
    <w:rsid w:val="005F639F"/>
    <w:rsid w:val="005F70BD"/>
    <w:rsid w:val="006019C7"/>
    <w:rsid w:val="006022A1"/>
    <w:rsid w:val="0060283C"/>
    <w:rsid w:val="00602908"/>
    <w:rsid w:val="00604503"/>
    <w:rsid w:val="00604581"/>
    <w:rsid w:val="00604F14"/>
    <w:rsid w:val="006073AB"/>
    <w:rsid w:val="006101F4"/>
    <w:rsid w:val="00610A3E"/>
    <w:rsid w:val="00611479"/>
    <w:rsid w:val="006114DD"/>
    <w:rsid w:val="00611B83"/>
    <w:rsid w:val="006122C4"/>
    <w:rsid w:val="00612613"/>
    <w:rsid w:val="00613257"/>
    <w:rsid w:val="00613838"/>
    <w:rsid w:val="00613E15"/>
    <w:rsid w:val="00614045"/>
    <w:rsid w:val="00615114"/>
    <w:rsid w:val="006154A1"/>
    <w:rsid w:val="00615E72"/>
    <w:rsid w:val="0061733F"/>
    <w:rsid w:val="0062080A"/>
    <w:rsid w:val="00620A71"/>
    <w:rsid w:val="00620D80"/>
    <w:rsid w:val="00621967"/>
    <w:rsid w:val="006220DA"/>
    <w:rsid w:val="0062247D"/>
    <w:rsid w:val="00622652"/>
    <w:rsid w:val="00622A27"/>
    <w:rsid w:val="00622B6C"/>
    <w:rsid w:val="006234A6"/>
    <w:rsid w:val="00623675"/>
    <w:rsid w:val="00623A9A"/>
    <w:rsid w:val="00623DA0"/>
    <w:rsid w:val="00624D82"/>
    <w:rsid w:val="00630001"/>
    <w:rsid w:val="006311B3"/>
    <w:rsid w:val="00631828"/>
    <w:rsid w:val="00631CA0"/>
    <w:rsid w:val="0063284C"/>
    <w:rsid w:val="00636398"/>
    <w:rsid w:val="00636445"/>
    <w:rsid w:val="006368D3"/>
    <w:rsid w:val="006372B8"/>
    <w:rsid w:val="006377EC"/>
    <w:rsid w:val="0064151F"/>
    <w:rsid w:val="00641533"/>
    <w:rsid w:val="00641BFC"/>
    <w:rsid w:val="0064208D"/>
    <w:rsid w:val="00642CEF"/>
    <w:rsid w:val="00643170"/>
    <w:rsid w:val="00643475"/>
    <w:rsid w:val="0064396A"/>
    <w:rsid w:val="006446B7"/>
    <w:rsid w:val="00645207"/>
    <w:rsid w:val="00645C3C"/>
    <w:rsid w:val="0064624E"/>
    <w:rsid w:val="00647DF0"/>
    <w:rsid w:val="00650AB9"/>
    <w:rsid w:val="0065117F"/>
    <w:rsid w:val="006530A3"/>
    <w:rsid w:val="006539DA"/>
    <w:rsid w:val="00655733"/>
    <w:rsid w:val="00655ACD"/>
    <w:rsid w:val="00656A92"/>
    <w:rsid w:val="00656DA1"/>
    <w:rsid w:val="00656DDE"/>
    <w:rsid w:val="0065736B"/>
    <w:rsid w:val="0066011D"/>
    <w:rsid w:val="006605C5"/>
    <w:rsid w:val="006607C0"/>
    <w:rsid w:val="006613A6"/>
    <w:rsid w:val="006613E1"/>
    <w:rsid w:val="00661867"/>
    <w:rsid w:val="0066236C"/>
    <w:rsid w:val="006627A2"/>
    <w:rsid w:val="006634E6"/>
    <w:rsid w:val="006638F0"/>
    <w:rsid w:val="00663B1B"/>
    <w:rsid w:val="00663C07"/>
    <w:rsid w:val="006654F0"/>
    <w:rsid w:val="006655EE"/>
    <w:rsid w:val="00665BD9"/>
    <w:rsid w:val="00665EE9"/>
    <w:rsid w:val="00666EF5"/>
    <w:rsid w:val="00667886"/>
    <w:rsid w:val="00667EE7"/>
    <w:rsid w:val="0067004D"/>
    <w:rsid w:val="00670922"/>
    <w:rsid w:val="00670BE1"/>
    <w:rsid w:val="00670D81"/>
    <w:rsid w:val="00671F4E"/>
    <w:rsid w:val="0067218F"/>
    <w:rsid w:val="006741F2"/>
    <w:rsid w:val="00674250"/>
    <w:rsid w:val="00674553"/>
    <w:rsid w:val="00674CC3"/>
    <w:rsid w:val="00675C72"/>
    <w:rsid w:val="006771F9"/>
    <w:rsid w:val="006776D7"/>
    <w:rsid w:val="00681003"/>
    <w:rsid w:val="006817C9"/>
    <w:rsid w:val="00683ECE"/>
    <w:rsid w:val="00684603"/>
    <w:rsid w:val="00686175"/>
    <w:rsid w:val="006862F5"/>
    <w:rsid w:val="006873D2"/>
    <w:rsid w:val="00687F15"/>
    <w:rsid w:val="00687FFC"/>
    <w:rsid w:val="0069358E"/>
    <w:rsid w:val="00693925"/>
    <w:rsid w:val="00694966"/>
    <w:rsid w:val="00694FF7"/>
    <w:rsid w:val="006953CB"/>
    <w:rsid w:val="00695F95"/>
    <w:rsid w:val="00695FC2"/>
    <w:rsid w:val="00696949"/>
    <w:rsid w:val="00697052"/>
    <w:rsid w:val="006A0902"/>
    <w:rsid w:val="006A10F0"/>
    <w:rsid w:val="006A1BD7"/>
    <w:rsid w:val="006A2822"/>
    <w:rsid w:val="006A2F8A"/>
    <w:rsid w:val="006A379D"/>
    <w:rsid w:val="006A41F3"/>
    <w:rsid w:val="006A46FB"/>
    <w:rsid w:val="006A5DEB"/>
    <w:rsid w:val="006A5E28"/>
    <w:rsid w:val="006A697B"/>
    <w:rsid w:val="006A768C"/>
    <w:rsid w:val="006A7AA4"/>
    <w:rsid w:val="006A7AFF"/>
    <w:rsid w:val="006B0255"/>
    <w:rsid w:val="006B1816"/>
    <w:rsid w:val="006B2099"/>
    <w:rsid w:val="006B2562"/>
    <w:rsid w:val="006B3CA8"/>
    <w:rsid w:val="006B3ECB"/>
    <w:rsid w:val="006B50CF"/>
    <w:rsid w:val="006B51AF"/>
    <w:rsid w:val="006B5933"/>
    <w:rsid w:val="006B5D95"/>
    <w:rsid w:val="006C03B8"/>
    <w:rsid w:val="006C0876"/>
    <w:rsid w:val="006C29E9"/>
    <w:rsid w:val="006C5BD7"/>
    <w:rsid w:val="006C5EC9"/>
    <w:rsid w:val="006C6059"/>
    <w:rsid w:val="006C62A8"/>
    <w:rsid w:val="006C6DDB"/>
    <w:rsid w:val="006C7522"/>
    <w:rsid w:val="006D1E26"/>
    <w:rsid w:val="006D2DC4"/>
    <w:rsid w:val="006D3311"/>
    <w:rsid w:val="006D34F8"/>
    <w:rsid w:val="006D35E9"/>
    <w:rsid w:val="006D40AA"/>
    <w:rsid w:val="006D4FE0"/>
    <w:rsid w:val="006D519C"/>
    <w:rsid w:val="006D566C"/>
    <w:rsid w:val="006D6F08"/>
    <w:rsid w:val="006D7DCF"/>
    <w:rsid w:val="006E062C"/>
    <w:rsid w:val="006E0C5F"/>
    <w:rsid w:val="006E2530"/>
    <w:rsid w:val="006E28B7"/>
    <w:rsid w:val="006E303A"/>
    <w:rsid w:val="006E325F"/>
    <w:rsid w:val="006E3310"/>
    <w:rsid w:val="006E3DB8"/>
    <w:rsid w:val="006E3EE4"/>
    <w:rsid w:val="006E3FFC"/>
    <w:rsid w:val="006E4E39"/>
    <w:rsid w:val="006E532D"/>
    <w:rsid w:val="006E565E"/>
    <w:rsid w:val="006E5A46"/>
    <w:rsid w:val="006E673D"/>
    <w:rsid w:val="006E7086"/>
    <w:rsid w:val="006E72DE"/>
    <w:rsid w:val="006E7703"/>
    <w:rsid w:val="006E7D3B"/>
    <w:rsid w:val="006F03A8"/>
    <w:rsid w:val="006F13A2"/>
    <w:rsid w:val="006F180D"/>
    <w:rsid w:val="006F1B70"/>
    <w:rsid w:val="006F2D2C"/>
    <w:rsid w:val="006F341D"/>
    <w:rsid w:val="006F3CDE"/>
    <w:rsid w:val="006F50EB"/>
    <w:rsid w:val="006F5117"/>
    <w:rsid w:val="006F5434"/>
    <w:rsid w:val="006F58D4"/>
    <w:rsid w:val="006F60F4"/>
    <w:rsid w:val="006F77B3"/>
    <w:rsid w:val="00700514"/>
    <w:rsid w:val="00700903"/>
    <w:rsid w:val="00700DF1"/>
    <w:rsid w:val="00700EF5"/>
    <w:rsid w:val="0070326B"/>
    <w:rsid w:val="0070346E"/>
    <w:rsid w:val="00704EDB"/>
    <w:rsid w:val="00705076"/>
    <w:rsid w:val="007052BE"/>
    <w:rsid w:val="007057DD"/>
    <w:rsid w:val="00706101"/>
    <w:rsid w:val="00707072"/>
    <w:rsid w:val="00707D61"/>
    <w:rsid w:val="007112C6"/>
    <w:rsid w:val="007121F6"/>
    <w:rsid w:val="00712287"/>
    <w:rsid w:val="00712772"/>
    <w:rsid w:val="007148D3"/>
    <w:rsid w:val="00714981"/>
    <w:rsid w:val="00715B9A"/>
    <w:rsid w:val="007171AD"/>
    <w:rsid w:val="0071791A"/>
    <w:rsid w:val="0072047B"/>
    <w:rsid w:val="007205D7"/>
    <w:rsid w:val="00720CE1"/>
    <w:rsid w:val="00721BEB"/>
    <w:rsid w:val="00723940"/>
    <w:rsid w:val="00724729"/>
    <w:rsid w:val="0072504C"/>
    <w:rsid w:val="007252F0"/>
    <w:rsid w:val="0072568A"/>
    <w:rsid w:val="00725ABB"/>
    <w:rsid w:val="00726D44"/>
    <w:rsid w:val="00726EA6"/>
    <w:rsid w:val="00727208"/>
    <w:rsid w:val="00727680"/>
    <w:rsid w:val="00731A60"/>
    <w:rsid w:val="00731AA7"/>
    <w:rsid w:val="00731D77"/>
    <w:rsid w:val="00731DE8"/>
    <w:rsid w:val="00731E43"/>
    <w:rsid w:val="00732912"/>
    <w:rsid w:val="00732975"/>
    <w:rsid w:val="007348B1"/>
    <w:rsid w:val="007362A6"/>
    <w:rsid w:val="0073654B"/>
    <w:rsid w:val="00736D7D"/>
    <w:rsid w:val="00740E58"/>
    <w:rsid w:val="00741DF3"/>
    <w:rsid w:val="00742516"/>
    <w:rsid w:val="007445A0"/>
    <w:rsid w:val="0074524B"/>
    <w:rsid w:val="007461F1"/>
    <w:rsid w:val="00746793"/>
    <w:rsid w:val="00747085"/>
    <w:rsid w:val="00747298"/>
    <w:rsid w:val="00747813"/>
    <w:rsid w:val="00747D8B"/>
    <w:rsid w:val="00750836"/>
    <w:rsid w:val="00750B82"/>
    <w:rsid w:val="0075120B"/>
    <w:rsid w:val="00751228"/>
    <w:rsid w:val="00753141"/>
    <w:rsid w:val="0075326A"/>
    <w:rsid w:val="00753329"/>
    <w:rsid w:val="007534F2"/>
    <w:rsid w:val="0075584C"/>
    <w:rsid w:val="007571E1"/>
    <w:rsid w:val="007604B2"/>
    <w:rsid w:val="00760C60"/>
    <w:rsid w:val="00761464"/>
    <w:rsid w:val="00761780"/>
    <w:rsid w:val="007621CD"/>
    <w:rsid w:val="00763DD1"/>
    <w:rsid w:val="00765281"/>
    <w:rsid w:val="00765D76"/>
    <w:rsid w:val="00766BAD"/>
    <w:rsid w:val="00766C3F"/>
    <w:rsid w:val="0076747D"/>
    <w:rsid w:val="00770FC5"/>
    <w:rsid w:val="00771B5B"/>
    <w:rsid w:val="007730BD"/>
    <w:rsid w:val="0077392F"/>
    <w:rsid w:val="00773A78"/>
    <w:rsid w:val="007745F0"/>
    <w:rsid w:val="00775413"/>
    <w:rsid w:val="007755F2"/>
    <w:rsid w:val="00775B19"/>
    <w:rsid w:val="00776971"/>
    <w:rsid w:val="00780719"/>
    <w:rsid w:val="0078177E"/>
    <w:rsid w:val="00781F3F"/>
    <w:rsid w:val="0078304C"/>
    <w:rsid w:val="00783673"/>
    <w:rsid w:val="0078466D"/>
    <w:rsid w:val="007853E1"/>
    <w:rsid w:val="00785490"/>
    <w:rsid w:val="00785AB3"/>
    <w:rsid w:val="00785D95"/>
    <w:rsid w:val="0078648D"/>
    <w:rsid w:val="007865DC"/>
    <w:rsid w:val="007877E8"/>
    <w:rsid w:val="007904C6"/>
    <w:rsid w:val="0079071C"/>
    <w:rsid w:val="00791BE1"/>
    <w:rsid w:val="007925EA"/>
    <w:rsid w:val="00792C16"/>
    <w:rsid w:val="00793454"/>
    <w:rsid w:val="00793548"/>
    <w:rsid w:val="00793A10"/>
    <w:rsid w:val="00793CD8"/>
    <w:rsid w:val="00794288"/>
    <w:rsid w:val="00795C92"/>
    <w:rsid w:val="0079608F"/>
    <w:rsid w:val="00796231"/>
    <w:rsid w:val="00796285"/>
    <w:rsid w:val="007A08E5"/>
    <w:rsid w:val="007A1CB3"/>
    <w:rsid w:val="007A2395"/>
    <w:rsid w:val="007A306F"/>
    <w:rsid w:val="007A43A6"/>
    <w:rsid w:val="007A4D53"/>
    <w:rsid w:val="007A569E"/>
    <w:rsid w:val="007A58A6"/>
    <w:rsid w:val="007A72D7"/>
    <w:rsid w:val="007A797B"/>
    <w:rsid w:val="007B1C7D"/>
    <w:rsid w:val="007B2D1A"/>
    <w:rsid w:val="007B3D2D"/>
    <w:rsid w:val="007B3D74"/>
    <w:rsid w:val="007B50AE"/>
    <w:rsid w:val="007B51DF"/>
    <w:rsid w:val="007B53E1"/>
    <w:rsid w:val="007B7F03"/>
    <w:rsid w:val="007C05DD"/>
    <w:rsid w:val="007C0E7B"/>
    <w:rsid w:val="007C18F2"/>
    <w:rsid w:val="007C245C"/>
    <w:rsid w:val="007C3D18"/>
    <w:rsid w:val="007C4CA9"/>
    <w:rsid w:val="007C54AD"/>
    <w:rsid w:val="007C60BF"/>
    <w:rsid w:val="007C6930"/>
    <w:rsid w:val="007C6A07"/>
    <w:rsid w:val="007C75A1"/>
    <w:rsid w:val="007C77A5"/>
    <w:rsid w:val="007D04CA"/>
    <w:rsid w:val="007D04E5"/>
    <w:rsid w:val="007D290A"/>
    <w:rsid w:val="007D36C5"/>
    <w:rsid w:val="007D38DC"/>
    <w:rsid w:val="007D3F8D"/>
    <w:rsid w:val="007D501D"/>
    <w:rsid w:val="007D57C0"/>
    <w:rsid w:val="007D5901"/>
    <w:rsid w:val="007D6C4C"/>
    <w:rsid w:val="007D7526"/>
    <w:rsid w:val="007E0DD2"/>
    <w:rsid w:val="007E24DC"/>
    <w:rsid w:val="007E2FA3"/>
    <w:rsid w:val="007E34FB"/>
    <w:rsid w:val="007E3738"/>
    <w:rsid w:val="007E3F7E"/>
    <w:rsid w:val="007E4610"/>
    <w:rsid w:val="007E4715"/>
    <w:rsid w:val="007E4C7B"/>
    <w:rsid w:val="007E505B"/>
    <w:rsid w:val="007E601F"/>
    <w:rsid w:val="007E60AE"/>
    <w:rsid w:val="007E651C"/>
    <w:rsid w:val="007E69A1"/>
    <w:rsid w:val="007E7091"/>
    <w:rsid w:val="007F2656"/>
    <w:rsid w:val="007F2E75"/>
    <w:rsid w:val="007F3E3C"/>
    <w:rsid w:val="007F4B66"/>
    <w:rsid w:val="007F4F70"/>
    <w:rsid w:val="007F5F12"/>
    <w:rsid w:val="007F5F27"/>
    <w:rsid w:val="007F6F24"/>
    <w:rsid w:val="008019F1"/>
    <w:rsid w:val="00803FAE"/>
    <w:rsid w:val="00804852"/>
    <w:rsid w:val="0080605F"/>
    <w:rsid w:val="008067B9"/>
    <w:rsid w:val="00806DF4"/>
    <w:rsid w:val="00807786"/>
    <w:rsid w:val="00807A0D"/>
    <w:rsid w:val="008109A9"/>
    <w:rsid w:val="00811FCB"/>
    <w:rsid w:val="0081247D"/>
    <w:rsid w:val="0081520B"/>
    <w:rsid w:val="008154DC"/>
    <w:rsid w:val="008155FF"/>
    <w:rsid w:val="008158D6"/>
    <w:rsid w:val="00817196"/>
    <w:rsid w:val="0082166D"/>
    <w:rsid w:val="00822C90"/>
    <w:rsid w:val="008235DB"/>
    <w:rsid w:val="00823E55"/>
    <w:rsid w:val="00824AA2"/>
    <w:rsid w:val="00824AB4"/>
    <w:rsid w:val="008259BC"/>
    <w:rsid w:val="00825C42"/>
    <w:rsid w:val="00825D25"/>
    <w:rsid w:val="00826054"/>
    <w:rsid w:val="0082781D"/>
    <w:rsid w:val="00827D6F"/>
    <w:rsid w:val="008314AB"/>
    <w:rsid w:val="00832B19"/>
    <w:rsid w:val="00834A16"/>
    <w:rsid w:val="008364F8"/>
    <w:rsid w:val="008376AC"/>
    <w:rsid w:val="00842B04"/>
    <w:rsid w:val="00843B61"/>
    <w:rsid w:val="0084426F"/>
    <w:rsid w:val="008444E8"/>
    <w:rsid w:val="00844E80"/>
    <w:rsid w:val="0084679C"/>
    <w:rsid w:val="00846FD4"/>
    <w:rsid w:val="00846FE7"/>
    <w:rsid w:val="00847529"/>
    <w:rsid w:val="008513DE"/>
    <w:rsid w:val="00851D43"/>
    <w:rsid w:val="00853AD0"/>
    <w:rsid w:val="00853EFC"/>
    <w:rsid w:val="0085417D"/>
    <w:rsid w:val="00854F97"/>
    <w:rsid w:val="00856911"/>
    <w:rsid w:val="008635B4"/>
    <w:rsid w:val="00863D92"/>
    <w:rsid w:val="00866925"/>
    <w:rsid w:val="008677FD"/>
    <w:rsid w:val="008706D4"/>
    <w:rsid w:val="00870F8A"/>
    <w:rsid w:val="008710A4"/>
    <w:rsid w:val="008719A4"/>
    <w:rsid w:val="00871D23"/>
    <w:rsid w:val="00872DEB"/>
    <w:rsid w:val="00874312"/>
    <w:rsid w:val="0087437C"/>
    <w:rsid w:val="00875CD7"/>
    <w:rsid w:val="0087673B"/>
    <w:rsid w:val="00876B4D"/>
    <w:rsid w:val="00876F4F"/>
    <w:rsid w:val="008775A1"/>
    <w:rsid w:val="00877F18"/>
    <w:rsid w:val="008805A3"/>
    <w:rsid w:val="00884C2E"/>
    <w:rsid w:val="00890D4B"/>
    <w:rsid w:val="00891359"/>
    <w:rsid w:val="00892FCC"/>
    <w:rsid w:val="0089317C"/>
    <w:rsid w:val="00893763"/>
    <w:rsid w:val="00893802"/>
    <w:rsid w:val="00894A88"/>
    <w:rsid w:val="00894F6C"/>
    <w:rsid w:val="00895386"/>
    <w:rsid w:val="008955AB"/>
    <w:rsid w:val="008956A8"/>
    <w:rsid w:val="00896167"/>
    <w:rsid w:val="00897E1B"/>
    <w:rsid w:val="008A21FF"/>
    <w:rsid w:val="008A231F"/>
    <w:rsid w:val="008A2CE2"/>
    <w:rsid w:val="008A30AC"/>
    <w:rsid w:val="008A3728"/>
    <w:rsid w:val="008A3C3A"/>
    <w:rsid w:val="008A44B8"/>
    <w:rsid w:val="008A4CDF"/>
    <w:rsid w:val="008A51A8"/>
    <w:rsid w:val="008A54C7"/>
    <w:rsid w:val="008A76F6"/>
    <w:rsid w:val="008A77D8"/>
    <w:rsid w:val="008B0362"/>
    <w:rsid w:val="008B0483"/>
    <w:rsid w:val="008B07C3"/>
    <w:rsid w:val="008B120C"/>
    <w:rsid w:val="008B1706"/>
    <w:rsid w:val="008B4FE6"/>
    <w:rsid w:val="008B51A0"/>
    <w:rsid w:val="008B592A"/>
    <w:rsid w:val="008B5933"/>
    <w:rsid w:val="008B5E09"/>
    <w:rsid w:val="008B7381"/>
    <w:rsid w:val="008B7732"/>
    <w:rsid w:val="008B77D1"/>
    <w:rsid w:val="008B7B5C"/>
    <w:rsid w:val="008C02BD"/>
    <w:rsid w:val="008C0C99"/>
    <w:rsid w:val="008C1180"/>
    <w:rsid w:val="008C2017"/>
    <w:rsid w:val="008C477E"/>
    <w:rsid w:val="008C4958"/>
    <w:rsid w:val="008C4BAA"/>
    <w:rsid w:val="008C5D38"/>
    <w:rsid w:val="008C6AE8"/>
    <w:rsid w:val="008C7573"/>
    <w:rsid w:val="008C7CB5"/>
    <w:rsid w:val="008D03F2"/>
    <w:rsid w:val="008D0606"/>
    <w:rsid w:val="008D1909"/>
    <w:rsid w:val="008D2766"/>
    <w:rsid w:val="008D3464"/>
    <w:rsid w:val="008D3473"/>
    <w:rsid w:val="008D34F1"/>
    <w:rsid w:val="008D3993"/>
    <w:rsid w:val="008D39D8"/>
    <w:rsid w:val="008D4032"/>
    <w:rsid w:val="008D4CAE"/>
    <w:rsid w:val="008D4E20"/>
    <w:rsid w:val="008D6D1A"/>
    <w:rsid w:val="008D7DD6"/>
    <w:rsid w:val="008E065E"/>
    <w:rsid w:val="008E0927"/>
    <w:rsid w:val="008E0B8B"/>
    <w:rsid w:val="008E0DBE"/>
    <w:rsid w:val="008E1253"/>
    <w:rsid w:val="008E1909"/>
    <w:rsid w:val="008E2BC2"/>
    <w:rsid w:val="008E33CF"/>
    <w:rsid w:val="008E4517"/>
    <w:rsid w:val="008E4526"/>
    <w:rsid w:val="008E56E8"/>
    <w:rsid w:val="008E5BAB"/>
    <w:rsid w:val="008E79BF"/>
    <w:rsid w:val="008E7FA1"/>
    <w:rsid w:val="008F0477"/>
    <w:rsid w:val="008F1EAB"/>
    <w:rsid w:val="008F304D"/>
    <w:rsid w:val="008F312A"/>
    <w:rsid w:val="008F33DC"/>
    <w:rsid w:val="008F4215"/>
    <w:rsid w:val="008F45ED"/>
    <w:rsid w:val="008F477F"/>
    <w:rsid w:val="00902350"/>
    <w:rsid w:val="0090336B"/>
    <w:rsid w:val="00903DEC"/>
    <w:rsid w:val="00904437"/>
    <w:rsid w:val="009053AA"/>
    <w:rsid w:val="00906939"/>
    <w:rsid w:val="00910B7D"/>
    <w:rsid w:val="00911DFB"/>
    <w:rsid w:val="009137DB"/>
    <w:rsid w:val="009139D9"/>
    <w:rsid w:val="00913BE6"/>
    <w:rsid w:val="009144EF"/>
    <w:rsid w:val="00914AD8"/>
    <w:rsid w:val="00914DB8"/>
    <w:rsid w:val="00914E5A"/>
    <w:rsid w:val="00915614"/>
    <w:rsid w:val="00916079"/>
    <w:rsid w:val="0091636E"/>
    <w:rsid w:val="00917580"/>
    <w:rsid w:val="00917596"/>
    <w:rsid w:val="00917CE9"/>
    <w:rsid w:val="00920256"/>
    <w:rsid w:val="00920559"/>
    <w:rsid w:val="00920BE4"/>
    <w:rsid w:val="00920BF2"/>
    <w:rsid w:val="009216BD"/>
    <w:rsid w:val="00922010"/>
    <w:rsid w:val="00922EA8"/>
    <w:rsid w:val="00924208"/>
    <w:rsid w:val="009243EF"/>
    <w:rsid w:val="00925B07"/>
    <w:rsid w:val="00926E1A"/>
    <w:rsid w:val="009279A1"/>
    <w:rsid w:val="00931BD9"/>
    <w:rsid w:val="00932D04"/>
    <w:rsid w:val="009330C2"/>
    <w:rsid w:val="009330E0"/>
    <w:rsid w:val="00933185"/>
    <w:rsid w:val="00933C0F"/>
    <w:rsid w:val="009340D9"/>
    <w:rsid w:val="009368F3"/>
    <w:rsid w:val="00936F33"/>
    <w:rsid w:val="009407B1"/>
    <w:rsid w:val="00940C4C"/>
    <w:rsid w:val="00941541"/>
    <w:rsid w:val="009415CC"/>
    <w:rsid w:val="00941636"/>
    <w:rsid w:val="009428FF"/>
    <w:rsid w:val="00943742"/>
    <w:rsid w:val="009440C0"/>
    <w:rsid w:val="0094446E"/>
    <w:rsid w:val="009448B0"/>
    <w:rsid w:val="00945402"/>
    <w:rsid w:val="00945C05"/>
    <w:rsid w:val="00946945"/>
    <w:rsid w:val="009471F4"/>
    <w:rsid w:val="00947713"/>
    <w:rsid w:val="009501D9"/>
    <w:rsid w:val="00950210"/>
    <w:rsid w:val="00950395"/>
    <w:rsid w:val="00950CAC"/>
    <w:rsid w:val="00950DE7"/>
    <w:rsid w:val="009510DB"/>
    <w:rsid w:val="00951E79"/>
    <w:rsid w:val="009523F0"/>
    <w:rsid w:val="00952749"/>
    <w:rsid w:val="00953920"/>
    <w:rsid w:val="00953D47"/>
    <w:rsid w:val="0095479D"/>
    <w:rsid w:val="00954A95"/>
    <w:rsid w:val="00954D9C"/>
    <w:rsid w:val="00956597"/>
    <w:rsid w:val="0095681E"/>
    <w:rsid w:val="00957079"/>
    <w:rsid w:val="009572D4"/>
    <w:rsid w:val="00961921"/>
    <w:rsid w:val="009619F7"/>
    <w:rsid w:val="00962056"/>
    <w:rsid w:val="00962950"/>
    <w:rsid w:val="00962F2C"/>
    <w:rsid w:val="0096430A"/>
    <w:rsid w:val="0096554B"/>
    <w:rsid w:val="0096583D"/>
    <w:rsid w:val="0096584A"/>
    <w:rsid w:val="009662FC"/>
    <w:rsid w:val="009668C9"/>
    <w:rsid w:val="00970AF0"/>
    <w:rsid w:val="00971F08"/>
    <w:rsid w:val="009735D1"/>
    <w:rsid w:val="0097603D"/>
    <w:rsid w:val="00976949"/>
    <w:rsid w:val="00980477"/>
    <w:rsid w:val="009814E7"/>
    <w:rsid w:val="009820FA"/>
    <w:rsid w:val="009824AE"/>
    <w:rsid w:val="009825FD"/>
    <w:rsid w:val="00983C1E"/>
    <w:rsid w:val="00984F26"/>
    <w:rsid w:val="00985253"/>
    <w:rsid w:val="009853B3"/>
    <w:rsid w:val="009856AB"/>
    <w:rsid w:val="00985A0D"/>
    <w:rsid w:val="00990630"/>
    <w:rsid w:val="00991660"/>
    <w:rsid w:val="00991761"/>
    <w:rsid w:val="009933F4"/>
    <w:rsid w:val="00993BF0"/>
    <w:rsid w:val="00994B33"/>
    <w:rsid w:val="00994DCA"/>
    <w:rsid w:val="009958F5"/>
    <w:rsid w:val="009960EC"/>
    <w:rsid w:val="009969C4"/>
    <w:rsid w:val="009970DD"/>
    <w:rsid w:val="009A0C85"/>
    <w:rsid w:val="009A0FBA"/>
    <w:rsid w:val="009A1601"/>
    <w:rsid w:val="009A2E6C"/>
    <w:rsid w:val="009A3874"/>
    <w:rsid w:val="009A462D"/>
    <w:rsid w:val="009A4B8D"/>
    <w:rsid w:val="009A50FA"/>
    <w:rsid w:val="009A56AA"/>
    <w:rsid w:val="009A5CBA"/>
    <w:rsid w:val="009A6495"/>
    <w:rsid w:val="009A64DA"/>
    <w:rsid w:val="009A7487"/>
    <w:rsid w:val="009A79DC"/>
    <w:rsid w:val="009B0860"/>
    <w:rsid w:val="009B08CC"/>
    <w:rsid w:val="009B115C"/>
    <w:rsid w:val="009B1F30"/>
    <w:rsid w:val="009B3AC2"/>
    <w:rsid w:val="009B478F"/>
    <w:rsid w:val="009B4DF4"/>
    <w:rsid w:val="009B564E"/>
    <w:rsid w:val="009B6AFD"/>
    <w:rsid w:val="009B726C"/>
    <w:rsid w:val="009B7E87"/>
    <w:rsid w:val="009C014D"/>
    <w:rsid w:val="009C0ADA"/>
    <w:rsid w:val="009C2D8F"/>
    <w:rsid w:val="009C32F6"/>
    <w:rsid w:val="009C403E"/>
    <w:rsid w:val="009C447F"/>
    <w:rsid w:val="009C6452"/>
    <w:rsid w:val="009C69AE"/>
    <w:rsid w:val="009C6B7A"/>
    <w:rsid w:val="009C78D9"/>
    <w:rsid w:val="009C7D45"/>
    <w:rsid w:val="009D0BC8"/>
    <w:rsid w:val="009D15F4"/>
    <w:rsid w:val="009D165A"/>
    <w:rsid w:val="009D390D"/>
    <w:rsid w:val="009D4FF0"/>
    <w:rsid w:val="009D5DA0"/>
    <w:rsid w:val="009D68C7"/>
    <w:rsid w:val="009D703C"/>
    <w:rsid w:val="009D718F"/>
    <w:rsid w:val="009D76B7"/>
    <w:rsid w:val="009E059B"/>
    <w:rsid w:val="009E068F"/>
    <w:rsid w:val="009E14E0"/>
    <w:rsid w:val="009E31C3"/>
    <w:rsid w:val="009E35DB"/>
    <w:rsid w:val="009E47A3"/>
    <w:rsid w:val="009E53ED"/>
    <w:rsid w:val="009E5ABD"/>
    <w:rsid w:val="009E6999"/>
    <w:rsid w:val="009E6C48"/>
    <w:rsid w:val="009F0724"/>
    <w:rsid w:val="009F08F3"/>
    <w:rsid w:val="009F1C08"/>
    <w:rsid w:val="009F1E18"/>
    <w:rsid w:val="009F344F"/>
    <w:rsid w:val="009F3C70"/>
    <w:rsid w:val="009F43BD"/>
    <w:rsid w:val="009F4F02"/>
    <w:rsid w:val="00A03CAD"/>
    <w:rsid w:val="00A03D25"/>
    <w:rsid w:val="00A048A8"/>
    <w:rsid w:val="00A04F49"/>
    <w:rsid w:val="00A06AB7"/>
    <w:rsid w:val="00A06E74"/>
    <w:rsid w:val="00A11F58"/>
    <w:rsid w:val="00A12754"/>
    <w:rsid w:val="00A1305A"/>
    <w:rsid w:val="00A13289"/>
    <w:rsid w:val="00A13BAC"/>
    <w:rsid w:val="00A13E54"/>
    <w:rsid w:val="00A15993"/>
    <w:rsid w:val="00A17F63"/>
    <w:rsid w:val="00A2052C"/>
    <w:rsid w:val="00A20790"/>
    <w:rsid w:val="00A216D7"/>
    <w:rsid w:val="00A2193B"/>
    <w:rsid w:val="00A2351A"/>
    <w:rsid w:val="00A24874"/>
    <w:rsid w:val="00A25360"/>
    <w:rsid w:val="00A25532"/>
    <w:rsid w:val="00A256E1"/>
    <w:rsid w:val="00A264A9"/>
    <w:rsid w:val="00A27785"/>
    <w:rsid w:val="00A27BEC"/>
    <w:rsid w:val="00A30187"/>
    <w:rsid w:val="00A3025F"/>
    <w:rsid w:val="00A312F5"/>
    <w:rsid w:val="00A31702"/>
    <w:rsid w:val="00A31E26"/>
    <w:rsid w:val="00A32B67"/>
    <w:rsid w:val="00A33BD8"/>
    <w:rsid w:val="00A33C8D"/>
    <w:rsid w:val="00A3448A"/>
    <w:rsid w:val="00A36297"/>
    <w:rsid w:val="00A364F9"/>
    <w:rsid w:val="00A36FBC"/>
    <w:rsid w:val="00A400FB"/>
    <w:rsid w:val="00A40205"/>
    <w:rsid w:val="00A41E2B"/>
    <w:rsid w:val="00A43252"/>
    <w:rsid w:val="00A434F5"/>
    <w:rsid w:val="00A44F0D"/>
    <w:rsid w:val="00A45B74"/>
    <w:rsid w:val="00A45BA9"/>
    <w:rsid w:val="00A51BD4"/>
    <w:rsid w:val="00A51FE7"/>
    <w:rsid w:val="00A520B7"/>
    <w:rsid w:val="00A52E1D"/>
    <w:rsid w:val="00A52F08"/>
    <w:rsid w:val="00A52FDC"/>
    <w:rsid w:val="00A56170"/>
    <w:rsid w:val="00A57354"/>
    <w:rsid w:val="00A60A85"/>
    <w:rsid w:val="00A61499"/>
    <w:rsid w:val="00A61547"/>
    <w:rsid w:val="00A622EB"/>
    <w:rsid w:val="00A62A77"/>
    <w:rsid w:val="00A630FC"/>
    <w:rsid w:val="00A632F9"/>
    <w:rsid w:val="00A63483"/>
    <w:rsid w:val="00A657D7"/>
    <w:rsid w:val="00A65B3F"/>
    <w:rsid w:val="00A660AC"/>
    <w:rsid w:val="00A66D59"/>
    <w:rsid w:val="00A66F55"/>
    <w:rsid w:val="00A6726E"/>
    <w:rsid w:val="00A672DD"/>
    <w:rsid w:val="00A67E6C"/>
    <w:rsid w:val="00A713C0"/>
    <w:rsid w:val="00A71B99"/>
    <w:rsid w:val="00A739D0"/>
    <w:rsid w:val="00A73AEF"/>
    <w:rsid w:val="00A745F6"/>
    <w:rsid w:val="00A748E8"/>
    <w:rsid w:val="00A75901"/>
    <w:rsid w:val="00A761D4"/>
    <w:rsid w:val="00A7719B"/>
    <w:rsid w:val="00A77EC4"/>
    <w:rsid w:val="00A8096A"/>
    <w:rsid w:val="00A8170B"/>
    <w:rsid w:val="00A818FD"/>
    <w:rsid w:val="00A81AAF"/>
    <w:rsid w:val="00A831AD"/>
    <w:rsid w:val="00A850EA"/>
    <w:rsid w:val="00A85E31"/>
    <w:rsid w:val="00A86699"/>
    <w:rsid w:val="00A86B01"/>
    <w:rsid w:val="00A90788"/>
    <w:rsid w:val="00A90ABC"/>
    <w:rsid w:val="00A90DE2"/>
    <w:rsid w:val="00A90E97"/>
    <w:rsid w:val="00A92380"/>
    <w:rsid w:val="00A92879"/>
    <w:rsid w:val="00A92C71"/>
    <w:rsid w:val="00A939E7"/>
    <w:rsid w:val="00A93B55"/>
    <w:rsid w:val="00A9442A"/>
    <w:rsid w:val="00A951B3"/>
    <w:rsid w:val="00A97034"/>
    <w:rsid w:val="00AA016F"/>
    <w:rsid w:val="00AA0885"/>
    <w:rsid w:val="00AA1713"/>
    <w:rsid w:val="00AA1ED6"/>
    <w:rsid w:val="00AA1FB3"/>
    <w:rsid w:val="00AA2F2D"/>
    <w:rsid w:val="00AA4666"/>
    <w:rsid w:val="00AA51D6"/>
    <w:rsid w:val="00AA590F"/>
    <w:rsid w:val="00AA59CD"/>
    <w:rsid w:val="00AA5FCA"/>
    <w:rsid w:val="00AA6003"/>
    <w:rsid w:val="00AA66BE"/>
    <w:rsid w:val="00AA6B1E"/>
    <w:rsid w:val="00AA773A"/>
    <w:rsid w:val="00AB0BC8"/>
    <w:rsid w:val="00AB11CA"/>
    <w:rsid w:val="00AB14D9"/>
    <w:rsid w:val="00AB18FF"/>
    <w:rsid w:val="00AB23A5"/>
    <w:rsid w:val="00AB349B"/>
    <w:rsid w:val="00AB4AB8"/>
    <w:rsid w:val="00AB535A"/>
    <w:rsid w:val="00AB55FE"/>
    <w:rsid w:val="00AB5F89"/>
    <w:rsid w:val="00AB655E"/>
    <w:rsid w:val="00AB6A33"/>
    <w:rsid w:val="00AB7C27"/>
    <w:rsid w:val="00AC007F"/>
    <w:rsid w:val="00AC2570"/>
    <w:rsid w:val="00AC2ECD"/>
    <w:rsid w:val="00AC3119"/>
    <w:rsid w:val="00AC49FB"/>
    <w:rsid w:val="00AC5A10"/>
    <w:rsid w:val="00AC7AB3"/>
    <w:rsid w:val="00AD0AA3"/>
    <w:rsid w:val="00AD11C0"/>
    <w:rsid w:val="00AD1847"/>
    <w:rsid w:val="00AD220D"/>
    <w:rsid w:val="00AD3F94"/>
    <w:rsid w:val="00AD4A5A"/>
    <w:rsid w:val="00AD5174"/>
    <w:rsid w:val="00AD669E"/>
    <w:rsid w:val="00AD6B90"/>
    <w:rsid w:val="00AD7C79"/>
    <w:rsid w:val="00AE02A8"/>
    <w:rsid w:val="00AE06C3"/>
    <w:rsid w:val="00AE0821"/>
    <w:rsid w:val="00AE1661"/>
    <w:rsid w:val="00AE27AC"/>
    <w:rsid w:val="00AE2CF3"/>
    <w:rsid w:val="00AE3544"/>
    <w:rsid w:val="00AE3743"/>
    <w:rsid w:val="00AE3A6F"/>
    <w:rsid w:val="00AE40E0"/>
    <w:rsid w:val="00AE4272"/>
    <w:rsid w:val="00AE431A"/>
    <w:rsid w:val="00AE4DBA"/>
    <w:rsid w:val="00AE4F07"/>
    <w:rsid w:val="00AE5E94"/>
    <w:rsid w:val="00AF1971"/>
    <w:rsid w:val="00AF1C5D"/>
    <w:rsid w:val="00AF2785"/>
    <w:rsid w:val="00AF31B0"/>
    <w:rsid w:val="00AF34C2"/>
    <w:rsid w:val="00AF42D7"/>
    <w:rsid w:val="00B006FE"/>
    <w:rsid w:val="00B007CB"/>
    <w:rsid w:val="00B02AA9"/>
    <w:rsid w:val="00B02FA3"/>
    <w:rsid w:val="00B0358E"/>
    <w:rsid w:val="00B0403F"/>
    <w:rsid w:val="00B046E9"/>
    <w:rsid w:val="00B05084"/>
    <w:rsid w:val="00B0530A"/>
    <w:rsid w:val="00B05B0F"/>
    <w:rsid w:val="00B06EEA"/>
    <w:rsid w:val="00B10738"/>
    <w:rsid w:val="00B11F76"/>
    <w:rsid w:val="00B131DB"/>
    <w:rsid w:val="00B156C0"/>
    <w:rsid w:val="00B157F9"/>
    <w:rsid w:val="00B16BA1"/>
    <w:rsid w:val="00B17D6F"/>
    <w:rsid w:val="00B20256"/>
    <w:rsid w:val="00B202D6"/>
    <w:rsid w:val="00B20D09"/>
    <w:rsid w:val="00B22C47"/>
    <w:rsid w:val="00B23021"/>
    <w:rsid w:val="00B235F8"/>
    <w:rsid w:val="00B245C4"/>
    <w:rsid w:val="00B2763F"/>
    <w:rsid w:val="00B27AAC"/>
    <w:rsid w:val="00B30929"/>
    <w:rsid w:val="00B31FFA"/>
    <w:rsid w:val="00B34B03"/>
    <w:rsid w:val="00B359D1"/>
    <w:rsid w:val="00B36DB4"/>
    <w:rsid w:val="00B372AA"/>
    <w:rsid w:val="00B40445"/>
    <w:rsid w:val="00B40BA5"/>
    <w:rsid w:val="00B41888"/>
    <w:rsid w:val="00B4390D"/>
    <w:rsid w:val="00B44918"/>
    <w:rsid w:val="00B459A8"/>
    <w:rsid w:val="00B45A52"/>
    <w:rsid w:val="00B46117"/>
    <w:rsid w:val="00B46175"/>
    <w:rsid w:val="00B47AFE"/>
    <w:rsid w:val="00B52410"/>
    <w:rsid w:val="00B524E0"/>
    <w:rsid w:val="00B53718"/>
    <w:rsid w:val="00B54DEE"/>
    <w:rsid w:val="00B55002"/>
    <w:rsid w:val="00B55E84"/>
    <w:rsid w:val="00B570E4"/>
    <w:rsid w:val="00B5727E"/>
    <w:rsid w:val="00B5776C"/>
    <w:rsid w:val="00B57879"/>
    <w:rsid w:val="00B57938"/>
    <w:rsid w:val="00B579C1"/>
    <w:rsid w:val="00B57F54"/>
    <w:rsid w:val="00B6165D"/>
    <w:rsid w:val="00B6188F"/>
    <w:rsid w:val="00B6205C"/>
    <w:rsid w:val="00B63782"/>
    <w:rsid w:val="00B6451C"/>
    <w:rsid w:val="00B65824"/>
    <w:rsid w:val="00B65AE4"/>
    <w:rsid w:val="00B65B84"/>
    <w:rsid w:val="00B6607A"/>
    <w:rsid w:val="00B664C7"/>
    <w:rsid w:val="00B7102C"/>
    <w:rsid w:val="00B71128"/>
    <w:rsid w:val="00B71B72"/>
    <w:rsid w:val="00B72FB1"/>
    <w:rsid w:val="00B739F6"/>
    <w:rsid w:val="00B7541B"/>
    <w:rsid w:val="00B7786F"/>
    <w:rsid w:val="00B77DD3"/>
    <w:rsid w:val="00B81A6C"/>
    <w:rsid w:val="00B8260D"/>
    <w:rsid w:val="00B836D7"/>
    <w:rsid w:val="00B845BC"/>
    <w:rsid w:val="00B85DE5"/>
    <w:rsid w:val="00B86D21"/>
    <w:rsid w:val="00B90457"/>
    <w:rsid w:val="00B90E76"/>
    <w:rsid w:val="00B90F73"/>
    <w:rsid w:val="00B93B59"/>
    <w:rsid w:val="00B9406A"/>
    <w:rsid w:val="00BA1B50"/>
    <w:rsid w:val="00BA2280"/>
    <w:rsid w:val="00BA22CC"/>
    <w:rsid w:val="00BA2A08"/>
    <w:rsid w:val="00BA475D"/>
    <w:rsid w:val="00BA56D2"/>
    <w:rsid w:val="00BA5BC0"/>
    <w:rsid w:val="00BA7493"/>
    <w:rsid w:val="00BA76E0"/>
    <w:rsid w:val="00BA7CC3"/>
    <w:rsid w:val="00BB0F89"/>
    <w:rsid w:val="00BB2A25"/>
    <w:rsid w:val="00BB39C3"/>
    <w:rsid w:val="00BB4B52"/>
    <w:rsid w:val="00BB51E9"/>
    <w:rsid w:val="00BB6042"/>
    <w:rsid w:val="00BB6E26"/>
    <w:rsid w:val="00BB7BDE"/>
    <w:rsid w:val="00BC0FDC"/>
    <w:rsid w:val="00BC1411"/>
    <w:rsid w:val="00BC2B7D"/>
    <w:rsid w:val="00BC2EA1"/>
    <w:rsid w:val="00BC3053"/>
    <w:rsid w:val="00BC35CB"/>
    <w:rsid w:val="00BC488B"/>
    <w:rsid w:val="00BC4BEE"/>
    <w:rsid w:val="00BC4D2E"/>
    <w:rsid w:val="00BC4E3B"/>
    <w:rsid w:val="00BC516E"/>
    <w:rsid w:val="00BC5562"/>
    <w:rsid w:val="00BC5F56"/>
    <w:rsid w:val="00BC7844"/>
    <w:rsid w:val="00BD14E7"/>
    <w:rsid w:val="00BD1D43"/>
    <w:rsid w:val="00BD1DC0"/>
    <w:rsid w:val="00BD209A"/>
    <w:rsid w:val="00BD2807"/>
    <w:rsid w:val="00BD2F45"/>
    <w:rsid w:val="00BD2FB4"/>
    <w:rsid w:val="00BD48AC"/>
    <w:rsid w:val="00BD5F1A"/>
    <w:rsid w:val="00BD6869"/>
    <w:rsid w:val="00BD6B06"/>
    <w:rsid w:val="00BD7339"/>
    <w:rsid w:val="00BD757D"/>
    <w:rsid w:val="00BD7A7E"/>
    <w:rsid w:val="00BE1234"/>
    <w:rsid w:val="00BE19CF"/>
    <w:rsid w:val="00BE1B41"/>
    <w:rsid w:val="00BE1CAF"/>
    <w:rsid w:val="00BE2FA6"/>
    <w:rsid w:val="00BE31D3"/>
    <w:rsid w:val="00BE333F"/>
    <w:rsid w:val="00BE42FE"/>
    <w:rsid w:val="00BE4CA9"/>
    <w:rsid w:val="00BE575B"/>
    <w:rsid w:val="00BE5F38"/>
    <w:rsid w:val="00BE7406"/>
    <w:rsid w:val="00BE7603"/>
    <w:rsid w:val="00BE7FC2"/>
    <w:rsid w:val="00BF1EE7"/>
    <w:rsid w:val="00BF3279"/>
    <w:rsid w:val="00BF3B64"/>
    <w:rsid w:val="00BF5F15"/>
    <w:rsid w:val="00BF6DC1"/>
    <w:rsid w:val="00BF74C7"/>
    <w:rsid w:val="00C015F1"/>
    <w:rsid w:val="00C01F33"/>
    <w:rsid w:val="00C02CC6"/>
    <w:rsid w:val="00C040F7"/>
    <w:rsid w:val="00C041B0"/>
    <w:rsid w:val="00C04276"/>
    <w:rsid w:val="00C044AB"/>
    <w:rsid w:val="00C05313"/>
    <w:rsid w:val="00C05706"/>
    <w:rsid w:val="00C0587F"/>
    <w:rsid w:val="00C069A2"/>
    <w:rsid w:val="00C07377"/>
    <w:rsid w:val="00C078E7"/>
    <w:rsid w:val="00C10478"/>
    <w:rsid w:val="00C106F4"/>
    <w:rsid w:val="00C12107"/>
    <w:rsid w:val="00C1439B"/>
    <w:rsid w:val="00C14439"/>
    <w:rsid w:val="00C14D4B"/>
    <w:rsid w:val="00C154BB"/>
    <w:rsid w:val="00C15A82"/>
    <w:rsid w:val="00C22013"/>
    <w:rsid w:val="00C22ADF"/>
    <w:rsid w:val="00C2348A"/>
    <w:rsid w:val="00C235C1"/>
    <w:rsid w:val="00C24345"/>
    <w:rsid w:val="00C247D0"/>
    <w:rsid w:val="00C279B5"/>
    <w:rsid w:val="00C27C45"/>
    <w:rsid w:val="00C27C51"/>
    <w:rsid w:val="00C311C9"/>
    <w:rsid w:val="00C31AB5"/>
    <w:rsid w:val="00C3296B"/>
    <w:rsid w:val="00C32CE0"/>
    <w:rsid w:val="00C342F0"/>
    <w:rsid w:val="00C34F59"/>
    <w:rsid w:val="00C36648"/>
    <w:rsid w:val="00C3719D"/>
    <w:rsid w:val="00C37801"/>
    <w:rsid w:val="00C41722"/>
    <w:rsid w:val="00C41B98"/>
    <w:rsid w:val="00C422F6"/>
    <w:rsid w:val="00C42D35"/>
    <w:rsid w:val="00C44EA1"/>
    <w:rsid w:val="00C45D93"/>
    <w:rsid w:val="00C470B9"/>
    <w:rsid w:val="00C47371"/>
    <w:rsid w:val="00C47864"/>
    <w:rsid w:val="00C47904"/>
    <w:rsid w:val="00C479F1"/>
    <w:rsid w:val="00C47F92"/>
    <w:rsid w:val="00C503C7"/>
    <w:rsid w:val="00C50413"/>
    <w:rsid w:val="00C50BC0"/>
    <w:rsid w:val="00C53426"/>
    <w:rsid w:val="00C541EC"/>
    <w:rsid w:val="00C54995"/>
    <w:rsid w:val="00C54D0D"/>
    <w:rsid w:val="00C54D41"/>
    <w:rsid w:val="00C54E10"/>
    <w:rsid w:val="00C557F6"/>
    <w:rsid w:val="00C56626"/>
    <w:rsid w:val="00C57798"/>
    <w:rsid w:val="00C60783"/>
    <w:rsid w:val="00C611A5"/>
    <w:rsid w:val="00C61239"/>
    <w:rsid w:val="00C61E71"/>
    <w:rsid w:val="00C6247B"/>
    <w:rsid w:val="00C62DA7"/>
    <w:rsid w:val="00C64672"/>
    <w:rsid w:val="00C66A00"/>
    <w:rsid w:val="00C66F83"/>
    <w:rsid w:val="00C67568"/>
    <w:rsid w:val="00C70697"/>
    <w:rsid w:val="00C72EF4"/>
    <w:rsid w:val="00C73EE6"/>
    <w:rsid w:val="00C75014"/>
    <w:rsid w:val="00C75715"/>
    <w:rsid w:val="00C75D2F"/>
    <w:rsid w:val="00C76615"/>
    <w:rsid w:val="00C7664A"/>
    <w:rsid w:val="00C767BE"/>
    <w:rsid w:val="00C76E3C"/>
    <w:rsid w:val="00C7763A"/>
    <w:rsid w:val="00C81042"/>
    <w:rsid w:val="00C81568"/>
    <w:rsid w:val="00C816F1"/>
    <w:rsid w:val="00C818F3"/>
    <w:rsid w:val="00C826C7"/>
    <w:rsid w:val="00C84065"/>
    <w:rsid w:val="00C85EB4"/>
    <w:rsid w:val="00C8687E"/>
    <w:rsid w:val="00C86AF8"/>
    <w:rsid w:val="00C9027A"/>
    <w:rsid w:val="00C9068E"/>
    <w:rsid w:val="00C90E89"/>
    <w:rsid w:val="00C91B2D"/>
    <w:rsid w:val="00C91FA0"/>
    <w:rsid w:val="00C92111"/>
    <w:rsid w:val="00C9348E"/>
    <w:rsid w:val="00C93C4B"/>
    <w:rsid w:val="00C944AB"/>
    <w:rsid w:val="00C949B9"/>
    <w:rsid w:val="00C950E7"/>
    <w:rsid w:val="00C95B40"/>
    <w:rsid w:val="00C97060"/>
    <w:rsid w:val="00CA088A"/>
    <w:rsid w:val="00CA1ED8"/>
    <w:rsid w:val="00CA2E71"/>
    <w:rsid w:val="00CA3B90"/>
    <w:rsid w:val="00CA4379"/>
    <w:rsid w:val="00CA501A"/>
    <w:rsid w:val="00CA751C"/>
    <w:rsid w:val="00CA7B8A"/>
    <w:rsid w:val="00CB02DE"/>
    <w:rsid w:val="00CB05C4"/>
    <w:rsid w:val="00CB167F"/>
    <w:rsid w:val="00CB189B"/>
    <w:rsid w:val="00CB1F63"/>
    <w:rsid w:val="00CB6458"/>
    <w:rsid w:val="00CB7170"/>
    <w:rsid w:val="00CB7820"/>
    <w:rsid w:val="00CB7B40"/>
    <w:rsid w:val="00CB7FB6"/>
    <w:rsid w:val="00CC040E"/>
    <w:rsid w:val="00CC111F"/>
    <w:rsid w:val="00CC144D"/>
    <w:rsid w:val="00CC2011"/>
    <w:rsid w:val="00CC26E7"/>
    <w:rsid w:val="00CC3441"/>
    <w:rsid w:val="00CC3EA0"/>
    <w:rsid w:val="00CC5944"/>
    <w:rsid w:val="00CC7562"/>
    <w:rsid w:val="00CC7B45"/>
    <w:rsid w:val="00CD0DFF"/>
    <w:rsid w:val="00CD1131"/>
    <w:rsid w:val="00CD1188"/>
    <w:rsid w:val="00CD180B"/>
    <w:rsid w:val="00CD2308"/>
    <w:rsid w:val="00CD2ED1"/>
    <w:rsid w:val="00CD32CA"/>
    <w:rsid w:val="00CD337B"/>
    <w:rsid w:val="00CD3C2E"/>
    <w:rsid w:val="00CD4D85"/>
    <w:rsid w:val="00CD7E71"/>
    <w:rsid w:val="00CE0424"/>
    <w:rsid w:val="00CE3FC0"/>
    <w:rsid w:val="00CE5877"/>
    <w:rsid w:val="00CE64C1"/>
    <w:rsid w:val="00CE668E"/>
    <w:rsid w:val="00CE6A1A"/>
    <w:rsid w:val="00CE7561"/>
    <w:rsid w:val="00CE75E5"/>
    <w:rsid w:val="00CF1354"/>
    <w:rsid w:val="00CF2D87"/>
    <w:rsid w:val="00CF3B1F"/>
    <w:rsid w:val="00CF3BF6"/>
    <w:rsid w:val="00CF625B"/>
    <w:rsid w:val="00CF687E"/>
    <w:rsid w:val="00CF747E"/>
    <w:rsid w:val="00D001F9"/>
    <w:rsid w:val="00D00E09"/>
    <w:rsid w:val="00D02F9E"/>
    <w:rsid w:val="00D0349B"/>
    <w:rsid w:val="00D03E97"/>
    <w:rsid w:val="00D0619E"/>
    <w:rsid w:val="00D077EF"/>
    <w:rsid w:val="00D10249"/>
    <w:rsid w:val="00D10457"/>
    <w:rsid w:val="00D10FD6"/>
    <w:rsid w:val="00D113CF"/>
    <w:rsid w:val="00D115C3"/>
    <w:rsid w:val="00D11897"/>
    <w:rsid w:val="00D121CB"/>
    <w:rsid w:val="00D12AB3"/>
    <w:rsid w:val="00D13135"/>
    <w:rsid w:val="00D13BD8"/>
    <w:rsid w:val="00D13E4E"/>
    <w:rsid w:val="00D16078"/>
    <w:rsid w:val="00D1764B"/>
    <w:rsid w:val="00D17A06"/>
    <w:rsid w:val="00D17E0C"/>
    <w:rsid w:val="00D21202"/>
    <w:rsid w:val="00D2341F"/>
    <w:rsid w:val="00D23989"/>
    <w:rsid w:val="00D239A7"/>
    <w:rsid w:val="00D23B7C"/>
    <w:rsid w:val="00D23F47"/>
    <w:rsid w:val="00D2446A"/>
    <w:rsid w:val="00D257DB"/>
    <w:rsid w:val="00D25D85"/>
    <w:rsid w:val="00D30243"/>
    <w:rsid w:val="00D30BEB"/>
    <w:rsid w:val="00D33432"/>
    <w:rsid w:val="00D33ADF"/>
    <w:rsid w:val="00D343B5"/>
    <w:rsid w:val="00D35FD6"/>
    <w:rsid w:val="00D36406"/>
    <w:rsid w:val="00D36898"/>
    <w:rsid w:val="00D36B1B"/>
    <w:rsid w:val="00D36E71"/>
    <w:rsid w:val="00D375BB"/>
    <w:rsid w:val="00D37D87"/>
    <w:rsid w:val="00D40110"/>
    <w:rsid w:val="00D40B33"/>
    <w:rsid w:val="00D41705"/>
    <w:rsid w:val="00D42412"/>
    <w:rsid w:val="00D4318F"/>
    <w:rsid w:val="00D438BF"/>
    <w:rsid w:val="00D440F8"/>
    <w:rsid w:val="00D45F17"/>
    <w:rsid w:val="00D465AB"/>
    <w:rsid w:val="00D479A4"/>
    <w:rsid w:val="00D50109"/>
    <w:rsid w:val="00D50F97"/>
    <w:rsid w:val="00D5122D"/>
    <w:rsid w:val="00D5314E"/>
    <w:rsid w:val="00D53690"/>
    <w:rsid w:val="00D546FF"/>
    <w:rsid w:val="00D55716"/>
    <w:rsid w:val="00D55AD5"/>
    <w:rsid w:val="00D56419"/>
    <w:rsid w:val="00D569C1"/>
    <w:rsid w:val="00D56E69"/>
    <w:rsid w:val="00D576CA"/>
    <w:rsid w:val="00D578CB"/>
    <w:rsid w:val="00D61AF5"/>
    <w:rsid w:val="00D62356"/>
    <w:rsid w:val="00D62E22"/>
    <w:rsid w:val="00D64FF9"/>
    <w:rsid w:val="00D652B5"/>
    <w:rsid w:val="00D65B74"/>
    <w:rsid w:val="00D66155"/>
    <w:rsid w:val="00D675E4"/>
    <w:rsid w:val="00D708B0"/>
    <w:rsid w:val="00D708D0"/>
    <w:rsid w:val="00D720C1"/>
    <w:rsid w:val="00D751C3"/>
    <w:rsid w:val="00D759DA"/>
    <w:rsid w:val="00D77354"/>
    <w:rsid w:val="00D77B1D"/>
    <w:rsid w:val="00D8021F"/>
    <w:rsid w:val="00D80383"/>
    <w:rsid w:val="00D823C6"/>
    <w:rsid w:val="00D824D4"/>
    <w:rsid w:val="00D82515"/>
    <w:rsid w:val="00D828EA"/>
    <w:rsid w:val="00D82AC3"/>
    <w:rsid w:val="00D850A9"/>
    <w:rsid w:val="00D8519B"/>
    <w:rsid w:val="00D86CA3"/>
    <w:rsid w:val="00D86E35"/>
    <w:rsid w:val="00D871CE"/>
    <w:rsid w:val="00D9033F"/>
    <w:rsid w:val="00D905BE"/>
    <w:rsid w:val="00D90DB3"/>
    <w:rsid w:val="00D912C1"/>
    <w:rsid w:val="00D91485"/>
    <w:rsid w:val="00D9196D"/>
    <w:rsid w:val="00D92982"/>
    <w:rsid w:val="00D92DD1"/>
    <w:rsid w:val="00D946A9"/>
    <w:rsid w:val="00D96A77"/>
    <w:rsid w:val="00D972C2"/>
    <w:rsid w:val="00DA26A9"/>
    <w:rsid w:val="00DA305E"/>
    <w:rsid w:val="00DA5417"/>
    <w:rsid w:val="00DA56E8"/>
    <w:rsid w:val="00DA5A2F"/>
    <w:rsid w:val="00DA7BC4"/>
    <w:rsid w:val="00DB0A9F"/>
    <w:rsid w:val="00DB0EAA"/>
    <w:rsid w:val="00DB15D1"/>
    <w:rsid w:val="00DB377D"/>
    <w:rsid w:val="00DB4D5F"/>
    <w:rsid w:val="00DB565C"/>
    <w:rsid w:val="00DB732D"/>
    <w:rsid w:val="00DC1BA1"/>
    <w:rsid w:val="00DC1EA4"/>
    <w:rsid w:val="00DC2007"/>
    <w:rsid w:val="00DC2B8F"/>
    <w:rsid w:val="00DC2D36"/>
    <w:rsid w:val="00DC53EF"/>
    <w:rsid w:val="00DC5B2C"/>
    <w:rsid w:val="00DC6365"/>
    <w:rsid w:val="00DC6EF2"/>
    <w:rsid w:val="00DC75FD"/>
    <w:rsid w:val="00DD2283"/>
    <w:rsid w:val="00DD347E"/>
    <w:rsid w:val="00DD4AB0"/>
    <w:rsid w:val="00DD4DA5"/>
    <w:rsid w:val="00DD7617"/>
    <w:rsid w:val="00DE0B2C"/>
    <w:rsid w:val="00DE1460"/>
    <w:rsid w:val="00DE1478"/>
    <w:rsid w:val="00DE378F"/>
    <w:rsid w:val="00DE438F"/>
    <w:rsid w:val="00DE4D83"/>
    <w:rsid w:val="00DE5608"/>
    <w:rsid w:val="00DE58D0"/>
    <w:rsid w:val="00DE654F"/>
    <w:rsid w:val="00DE72A7"/>
    <w:rsid w:val="00DE7330"/>
    <w:rsid w:val="00DF008D"/>
    <w:rsid w:val="00DF0744"/>
    <w:rsid w:val="00DF0998"/>
    <w:rsid w:val="00DF0B6E"/>
    <w:rsid w:val="00DF10A9"/>
    <w:rsid w:val="00DF15E0"/>
    <w:rsid w:val="00DF1A11"/>
    <w:rsid w:val="00DF26C5"/>
    <w:rsid w:val="00DF37A0"/>
    <w:rsid w:val="00DF4B31"/>
    <w:rsid w:val="00DF5587"/>
    <w:rsid w:val="00DF6727"/>
    <w:rsid w:val="00DF7067"/>
    <w:rsid w:val="00DF735B"/>
    <w:rsid w:val="00E00A79"/>
    <w:rsid w:val="00E01BE9"/>
    <w:rsid w:val="00E0200C"/>
    <w:rsid w:val="00E04DA4"/>
    <w:rsid w:val="00E05D05"/>
    <w:rsid w:val="00E06DE9"/>
    <w:rsid w:val="00E07805"/>
    <w:rsid w:val="00E110E7"/>
    <w:rsid w:val="00E11B20"/>
    <w:rsid w:val="00E12125"/>
    <w:rsid w:val="00E12D76"/>
    <w:rsid w:val="00E16EB6"/>
    <w:rsid w:val="00E17517"/>
    <w:rsid w:val="00E17FA2"/>
    <w:rsid w:val="00E20373"/>
    <w:rsid w:val="00E205FD"/>
    <w:rsid w:val="00E214DA"/>
    <w:rsid w:val="00E22330"/>
    <w:rsid w:val="00E23652"/>
    <w:rsid w:val="00E2673B"/>
    <w:rsid w:val="00E26970"/>
    <w:rsid w:val="00E30B5A"/>
    <w:rsid w:val="00E30DAC"/>
    <w:rsid w:val="00E30F2E"/>
    <w:rsid w:val="00E3123D"/>
    <w:rsid w:val="00E31461"/>
    <w:rsid w:val="00E31D43"/>
    <w:rsid w:val="00E32608"/>
    <w:rsid w:val="00E32669"/>
    <w:rsid w:val="00E33072"/>
    <w:rsid w:val="00E338B9"/>
    <w:rsid w:val="00E34188"/>
    <w:rsid w:val="00E34B6E"/>
    <w:rsid w:val="00E34BA4"/>
    <w:rsid w:val="00E35559"/>
    <w:rsid w:val="00E35D6C"/>
    <w:rsid w:val="00E36417"/>
    <w:rsid w:val="00E36F29"/>
    <w:rsid w:val="00E3713E"/>
    <w:rsid w:val="00E3723A"/>
    <w:rsid w:val="00E37714"/>
    <w:rsid w:val="00E37860"/>
    <w:rsid w:val="00E40073"/>
    <w:rsid w:val="00E40177"/>
    <w:rsid w:val="00E446F1"/>
    <w:rsid w:val="00E45555"/>
    <w:rsid w:val="00E45C98"/>
    <w:rsid w:val="00E45D78"/>
    <w:rsid w:val="00E461C1"/>
    <w:rsid w:val="00E46770"/>
    <w:rsid w:val="00E46886"/>
    <w:rsid w:val="00E46DAD"/>
    <w:rsid w:val="00E47193"/>
    <w:rsid w:val="00E47AEF"/>
    <w:rsid w:val="00E47BBC"/>
    <w:rsid w:val="00E47E32"/>
    <w:rsid w:val="00E52301"/>
    <w:rsid w:val="00E52F05"/>
    <w:rsid w:val="00E5353A"/>
    <w:rsid w:val="00E53B75"/>
    <w:rsid w:val="00E54570"/>
    <w:rsid w:val="00E54E3B"/>
    <w:rsid w:val="00E55789"/>
    <w:rsid w:val="00E55C3A"/>
    <w:rsid w:val="00E57565"/>
    <w:rsid w:val="00E6050E"/>
    <w:rsid w:val="00E60954"/>
    <w:rsid w:val="00E617DC"/>
    <w:rsid w:val="00E61B3D"/>
    <w:rsid w:val="00E61C24"/>
    <w:rsid w:val="00E62739"/>
    <w:rsid w:val="00E631EA"/>
    <w:rsid w:val="00E63838"/>
    <w:rsid w:val="00E64434"/>
    <w:rsid w:val="00E64E9A"/>
    <w:rsid w:val="00E64EBD"/>
    <w:rsid w:val="00E65044"/>
    <w:rsid w:val="00E67550"/>
    <w:rsid w:val="00E67C51"/>
    <w:rsid w:val="00E709F4"/>
    <w:rsid w:val="00E7246E"/>
    <w:rsid w:val="00E72EFC"/>
    <w:rsid w:val="00E74CA3"/>
    <w:rsid w:val="00E753A6"/>
    <w:rsid w:val="00E758EC"/>
    <w:rsid w:val="00E76F20"/>
    <w:rsid w:val="00E77086"/>
    <w:rsid w:val="00E80452"/>
    <w:rsid w:val="00E80E17"/>
    <w:rsid w:val="00E8234C"/>
    <w:rsid w:val="00E83AA9"/>
    <w:rsid w:val="00E84506"/>
    <w:rsid w:val="00E847AB"/>
    <w:rsid w:val="00E85928"/>
    <w:rsid w:val="00E85A27"/>
    <w:rsid w:val="00E85B96"/>
    <w:rsid w:val="00E86339"/>
    <w:rsid w:val="00E87822"/>
    <w:rsid w:val="00E87AEC"/>
    <w:rsid w:val="00E90395"/>
    <w:rsid w:val="00E907A2"/>
    <w:rsid w:val="00E90E49"/>
    <w:rsid w:val="00E90F5D"/>
    <w:rsid w:val="00E917F9"/>
    <w:rsid w:val="00E925D7"/>
    <w:rsid w:val="00E9291C"/>
    <w:rsid w:val="00E92E56"/>
    <w:rsid w:val="00E931D2"/>
    <w:rsid w:val="00E93FFE"/>
    <w:rsid w:val="00E94F8A"/>
    <w:rsid w:val="00E95E66"/>
    <w:rsid w:val="00EA1473"/>
    <w:rsid w:val="00EA1F8E"/>
    <w:rsid w:val="00EA4402"/>
    <w:rsid w:val="00EA532E"/>
    <w:rsid w:val="00EA5AA0"/>
    <w:rsid w:val="00EA65EC"/>
    <w:rsid w:val="00EA7A41"/>
    <w:rsid w:val="00EB070A"/>
    <w:rsid w:val="00EB077B"/>
    <w:rsid w:val="00EB25A4"/>
    <w:rsid w:val="00EB3A23"/>
    <w:rsid w:val="00EB4EA2"/>
    <w:rsid w:val="00EB616A"/>
    <w:rsid w:val="00EB66A5"/>
    <w:rsid w:val="00EB68FB"/>
    <w:rsid w:val="00EB7316"/>
    <w:rsid w:val="00EB766F"/>
    <w:rsid w:val="00EC0B2B"/>
    <w:rsid w:val="00EC0FAB"/>
    <w:rsid w:val="00EC143C"/>
    <w:rsid w:val="00EC27C6"/>
    <w:rsid w:val="00EC4207"/>
    <w:rsid w:val="00EC490A"/>
    <w:rsid w:val="00EC550E"/>
    <w:rsid w:val="00EC5653"/>
    <w:rsid w:val="00EC5953"/>
    <w:rsid w:val="00EC5E35"/>
    <w:rsid w:val="00EC71CE"/>
    <w:rsid w:val="00EC75AC"/>
    <w:rsid w:val="00EC7997"/>
    <w:rsid w:val="00ED09A8"/>
    <w:rsid w:val="00ED1006"/>
    <w:rsid w:val="00ED43BC"/>
    <w:rsid w:val="00ED492D"/>
    <w:rsid w:val="00ED5D5F"/>
    <w:rsid w:val="00ED5D67"/>
    <w:rsid w:val="00EE1386"/>
    <w:rsid w:val="00EE4BEC"/>
    <w:rsid w:val="00EE56BF"/>
    <w:rsid w:val="00EE58AC"/>
    <w:rsid w:val="00EE76D2"/>
    <w:rsid w:val="00EF0D4F"/>
    <w:rsid w:val="00EF15E5"/>
    <w:rsid w:val="00EF18FE"/>
    <w:rsid w:val="00EF38CB"/>
    <w:rsid w:val="00EF40E5"/>
    <w:rsid w:val="00EF5330"/>
    <w:rsid w:val="00EF5787"/>
    <w:rsid w:val="00EF5CD9"/>
    <w:rsid w:val="00EF60D0"/>
    <w:rsid w:val="00EF65D6"/>
    <w:rsid w:val="00EF76E2"/>
    <w:rsid w:val="00F016B9"/>
    <w:rsid w:val="00F01A87"/>
    <w:rsid w:val="00F0296A"/>
    <w:rsid w:val="00F03CA1"/>
    <w:rsid w:val="00F04EAC"/>
    <w:rsid w:val="00F0528D"/>
    <w:rsid w:val="00F06277"/>
    <w:rsid w:val="00F06C67"/>
    <w:rsid w:val="00F06DFD"/>
    <w:rsid w:val="00F071D1"/>
    <w:rsid w:val="00F07533"/>
    <w:rsid w:val="00F07FF9"/>
    <w:rsid w:val="00F10629"/>
    <w:rsid w:val="00F11FE8"/>
    <w:rsid w:val="00F126B1"/>
    <w:rsid w:val="00F14725"/>
    <w:rsid w:val="00F154D5"/>
    <w:rsid w:val="00F15FA5"/>
    <w:rsid w:val="00F209B7"/>
    <w:rsid w:val="00F21297"/>
    <w:rsid w:val="00F21770"/>
    <w:rsid w:val="00F21C72"/>
    <w:rsid w:val="00F235F3"/>
    <w:rsid w:val="00F2376F"/>
    <w:rsid w:val="00F243D8"/>
    <w:rsid w:val="00F261BE"/>
    <w:rsid w:val="00F27CC2"/>
    <w:rsid w:val="00F303B3"/>
    <w:rsid w:val="00F30828"/>
    <w:rsid w:val="00F3087B"/>
    <w:rsid w:val="00F313D6"/>
    <w:rsid w:val="00F31CDA"/>
    <w:rsid w:val="00F33617"/>
    <w:rsid w:val="00F339F4"/>
    <w:rsid w:val="00F33BC9"/>
    <w:rsid w:val="00F356E5"/>
    <w:rsid w:val="00F356ED"/>
    <w:rsid w:val="00F35A34"/>
    <w:rsid w:val="00F363A5"/>
    <w:rsid w:val="00F3677A"/>
    <w:rsid w:val="00F36D15"/>
    <w:rsid w:val="00F371C7"/>
    <w:rsid w:val="00F400C5"/>
    <w:rsid w:val="00F40F0C"/>
    <w:rsid w:val="00F424EF"/>
    <w:rsid w:val="00F42508"/>
    <w:rsid w:val="00F4766C"/>
    <w:rsid w:val="00F50398"/>
    <w:rsid w:val="00F507D1"/>
    <w:rsid w:val="00F515B3"/>
    <w:rsid w:val="00F519CE"/>
    <w:rsid w:val="00F51ADA"/>
    <w:rsid w:val="00F54E3C"/>
    <w:rsid w:val="00F601CE"/>
    <w:rsid w:val="00F60580"/>
    <w:rsid w:val="00F607C5"/>
    <w:rsid w:val="00F60DEA"/>
    <w:rsid w:val="00F6141D"/>
    <w:rsid w:val="00F623F9"/>
    <w:rsid w:val="00F6302A"/>
    <w:rsid w:val="00F642C9"/>
    <w:rsid w:val="00F647FF"/>
    <w:rsid w:val="00F64C2B"/>
    <w:rsid w:val="00F651BE"/>
    <w:rsid w:val="00F653D9"/>
    <w:rsid w:val="00F657FA"/>
    <w:rsid w:val="00F66775"/>
    <w:rsid w:val="00F67F53"/>
    <w:rsid w:val="00F703BE"/>
    <w:rsid w:val="00F711D6"/>
    <w:rsid w:val="00F71B8A"/>
    <w:rsid w:val="00F71F69"/>
    <w:rsid w:val="00F72B72"/>
    <w:rsid w:val="00F73E8B"/>
    <w:rsid w:val="00F742A5"/>
    <w:rsid w:val="00F74BB9"/>
    <w:rsid w:val="00F75582"/>
    <w:rsid w:val="00F75A76"/>
    <w:rsid w:val="00F76226"/>
    <w:rsid w:val="00F76D3E"/>
    <w:rsid w:val="00F76EFA"/>
    <w:rsid w:val="00F804BE"/>
    <w:rsid w:val="00F80841"/>
    <w:rsid w:val="00F817CE"/>
    <w:rsid w:val="00F82765"/>
    <w:rsid w:val="00F82F28"/>
    <w:rsid w:val="00F831AD"/>
    <w:rsid w:val="00F83645"/>
    <w:rsid w:val="00F83D1F"/>
    <w:rsid w:val="00F843DC"/>
    <w:rsid w:val="00F8456C"/>
    <w:rsid w:val="00F859D8"/>
    <w:rsid w:val="00F86538"/>
    <w:rsid w:val="00F868F5"/>
    <w:rsid w:val="00F9056A"/>
    <w:rsid w:val="00F90F8D"/>
    <w:rsid w:val="00F92782"/>
    <w:rsid w:val="00F93AA9"/>
    <w:rsid w:val="00F94507"/>
    <w:rsid w:val="00F94AEC"/>
    <w:rsid w:val="00F96985"/>
    <w:rsid w:val="00F96D83"/>
    <w:rsid w:val="00F97838"/>
    <w:rsid w:val="00FA04FC"/>
    <w:rsid w:val="00FA1146"/>
    <w:rsid w:val="00FA20C4"/>
    <w:rsid w:val="00FA2BB3"/>
    <w:rsid w:val="00FA4033"/>
    <w:rsid w:val="00FA57DE"/>
    <w:rsid w:val="00FA6074"/>
    <w:rsid w:val="00FA6FF0"/>
    <w:rsid w:val="00FA76D2"/>
    <w:rsid w:val="00FB11B5"/>
    <w:rsid w:val="00FB32B9"/>
    <w:rsid w:val="00FB3B83"/>
    <w:rsid w:val="00FB465B"/>
    <w:rsid w:val="00FB4C80"/>
    <w:rsid w:val="00FB4CA6"/>
    <w:rsid w:val="00FB5B7B"/>
    <w:rsid w:val="00FB6A6A"/>
    <w:rsid w:val="00FB7306"/>
    <w:rsid w:val="00FB761E"/>
    <w:rsid w:val="00FC1ED0"/>
    <w:rsid w:val="00FC27FC"/>
    <w:rsid w:val="00FC7429"/>
    <w:rsid w:val="00FD013D"/>
    <w:rsid w:val="00FD07F6"/>
    <w:rsid w:val="00FD14AE"/>
    <w:rsid w:val="00FD1588"/>
    <w:rsid w:val="00FD1EC8"/>
    <w:rsid w:val="00FD203D"/>
    <w:rsid w:val="00FD3349"/>
    <w:rsid w:val="00FD4350"/>
    <w:rsid w:val="00FD47ED"/>
    <w:rsid w:val="00FD5ACB"/>
    <w:rsid w:val="00FD74DB"/>
    <w:rsid w:val="00FD7660"/>
    <w:rsid w:val="00FE039B"/>
    <w:rsid w:val="00FE0655"/>
    <w:rsid w:val="00FE192C"/>
    <w:rsid w:val="00FE2365"/>
    <w:rsid w:val="00FE2A87"/>
    <w:rsid w:val="00FE4C7B"/>
    <w:rsid w:val="00FE53FC"/>
    <w:rsid w:val="00FE7336"/>
    <w:rsid w:val="00FE7781"/>
    <w:rsid w:val="00FE787C"/>
    <w:rsid w:val="00FE7D6F"/>
    <w:rsid w:val="00FF03ED"/>
    <w:rsid w:val="00FF1BD7"/>
    <w:rsid w:val="00FF3587"/>
    <w:rsid w:val="00FF415A"/>
    <w:rsid w:val="00FF41A8"/>
    <w:rsid w:val="00FF45A5"/>
    <w:rsid w:val="00FF53E1"/>
    <w:rsid w:val="00FF5C91"/>
    <w:rsid w:val="00FF6053"/>
    <w:rsid w:val="00FF6387"/>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F8A361D"/>
  <w15:chartTrackingRefBased/>
  <w15:docId w15:val="{ADAD2DB7-1734-457A-937F-7DD2C4CB7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8E0B8B"/>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D1AB0B54-1701-4118-9E7D-A9295504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8</TotalTime>
  <Pages>5</Pages>
  <Words>1272</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8506</CharactersWithSpaces>
  <SharedDoc>false</SharedDoc>
  <HLinks>
    <vt:vector size="114" baseType="variant">
      <vt:variant>
        <vt:i4>1245239</vt:i4>
      </vt:variant>
      <vt:variant>
        <vt:i4>74</vt:i4>
      </vt:variant>
      <vt:variant>
        <vt:i4>0</vt:i4>
      </vt:variant>
      <vt:variant>
        <vt:i4>5</vt:i4>
      </vt:variant>
      <vt:variant>
        <vt:lpwstr/>
      </vt:variant>
      <vt:variant>
        <vt:lpwstr>_Toc110520401</vt:lpwstr>
      </vt:variant>
      <vt:variant>
        <vt:i4>1245239</vt:i4>
      </vt:variant>
      <vt:variant>
        <vt:i4>71</vt:i4>
      </vt:variant>
      <vt:variant>
        <vt:i4>0</vt:i4>
      </vt:variant>
      <vt:variant>
        <vt:i4>5</vt:i4>
      </vt:variant>
      <vt:variant>
        <vt:lpwstr/>
      </vt:variant>
      <vt:variant>
        <vt:lpwstr>_Toc110520400</vt:lpwstr>
      </vt:variant>
      <vt:variant>
        <vt:i4>1703984</vt:i4>
      </vt:variant>
      <vt:variant>
        <vt:i4>68</vt:i4>
      </vt:variant>
      <vt:variant>
        <vt:i4>0</vt:i4>
      </vt:variant>
      <vt:variant>
        <vt:i4>5</vt:i4>
      </vt:variant>
      <vt:variant>
        <vt:lpwstr/>
      </vt:variant>
      <vt:variant>
        <vt:lpwstr>_Toc110520399</vt:lpwstr>
      </vt:variant>
      <vt:variant>
        <vt:i4>1703984</vt:i4>
      </vt:variant>
      <vt:variant>
        <vt:i4>65</vt:i4>
      </vt:variant>
      <vt:variant>
        <vt:i4>0</vt:i4>
      </vt:variant>
      <vt:variant>
        <vt:i4>5</vt:i4>
      </vt:variant>
      <vt:variant>
        <vt:lpwstr/>
      </vt:variant>
      <vt:variant>
        <vt:lpwstr>_Toc110520398</vt:lpwstr>
      </vt:variant>
      <vt:variant>
        <vt:i4>1703984</vt:i4>
      </vt:variant>
      <vt:variant>
        <vt:i4>62</vt:i4>
      </vt:variant>
      <vt:variant>
        <vt:i4>0</vt:i4>
      </vt:variant>
      <vt:variant>
        <vt:i4>5</vt:i4>
      </vt:variant>
      <vt:variant>
        <vt:lpwstr/>
      </vt:variant>
      <vt:variant>
        <vt:lpwstr>_Toc110520397</vt:lpwstr>
      </vt:variant>
      <vt:variant>
        <vt:i4>1703984</vt:i4>
      </vt:variant>
      <vt:variant>
        <vt:i4>59</vt:i4>
      </vt:variant>
      <vt:variant>
        <vt:i4>0</vt:i4>
      </vt:variant>
      <vt:variant>
        <vt:i4>5</vt:i4>
      </vt:variant>
      <vt:variant>
        <vt:lpwstr/>
      </vt:variant>
      <vt:variant>
        <vt:lpwstr>_Toc110520396</vt:lpwstr>
      </vt:variant>
      <vt:variant>
        <vt:i4>1703984</vt:i4>
      </vt:variant>
      <vt:variant>
        <vt:i4>56</vt:i4>
      </vt:variant>
      <vt:variant>
        <vt:i4>0</vt:i4>
      </vt:variant>
      <vt:variant>
        <vt:i4>5</vt:i4>
      </vt:variant>
      <vt:variant>
        <vt:lpwstr/>
      </vt:variant>
      <vt:variant>
        <vt:lpwstr>_Toc110520395</vt:lpwstr>
      </vt:variant>
      <vt:variant>
        <vt:i4>1703984</vt:i4>
      </vt:variant>
      <vt:variant>
        <vt:i4>53</vt:i4>
      </vt:variant>
      <vt:variant>
        <vt:i4>0</vt:i4>
      </vt:variant>
      <vt:variant>
        <vt:i4>5</vt:i4>
      </vt:variant>
      <vt:variant>
        <vt:lpwstr/>
      </vt:variant>
      <vt:variant>
        <vt:lpwstr>_Toc110520394</vt:lpwstr>
      </vt:variant>
      <vt:variant>
        <vt:i4>1703984</vt:i4>
      </vt:variant>
      <vt:variant>
        <vt:i4>50</vt:i4>
      </vt:variant>
      <vt:variant>
        <vt:i4>0</vt:i4>
      </vt:variant>
      <vt:variant>
        <vt:i4>5</vt:i4>
      </vt:variant>
      <vt:variant>
        <vt:lpwstr/>
      </vt:variant>
      <vt:variant>
        <vt:lpwstr>_Toc110520393</vt:lpwstr>
      </vt:variant>
      <vt:variant>
        <vt:i4>1703984</vt:i4>
      </vt:variant>
      <vt:variant>
        <vt:i4>47</vt:i4>
      </vt:variant>
      <vt:variant>
        <vt:i4>0</vt:i4>
      </vt:variant>
      <vt:variant>
        <vt:i4>5</vt:i4>
      </vt:variant>
      <vt:variant>
        <vt:lpwstr/>
      </vt:variant>
      <vt:variant>
        <vt:lpwstr>_Toc110520392</vt:lpwstr>
      </vt:variant>
      <vt:variant>
        <vt:i4>1703984</vt:i4>
      </vt:variant>
      <vt:variant>
        <vt:i4>44</vt:i4>
      </vt:variant>
      <vt:variant>
        <vt:i4>0</vt:i4>
      </vt:variant>
      <vt:variant>
        <vt:i4>5</vt:i4>
      </vt:variant>
      <vt:variant>
        <vt:lpwstr/>
      </vt:variant>
      <vt:variant>
        <vt:lpwstr>_Toc110520391</vt:lpwstr>
      </vt:variant>
      <vt:variant>
        <vt:i4>1703984</vt:i4>
      </vt:variant>
      <vt:variant>
        <vt:i4>38</vt:i4>
      </vt:variant>
      <vt:variant>
        <vt:i4>0</vt:i4>
      </vt:variant>
      <vt:variant>
        <vt:i4>5</vt:i4>
      </vt:variant>
      <vt:variant>
        <vt:lpwstr/>
      </vt:variant>
      <vt:variant>
        <vt:lpwstr>_Toc110520390</vt:lpwstr>
      </vt:variant>
      <vt:variant>
        <vt:i4>1769520</vt:i4>
      </vt:variant>
      <vt:variant>
        <vt:i4>35</vt:i4>
      </vt:variant>
      <vt:variant>
        <vt:i4>0</vt:i4>
      </vt:variant>
      <vt:variant>
        <vt:i4>5</vt:i4>
      </vt:variant>
      <vt:variant>
        <vt:lpwstr/>
      </vt:variant>
      <vt:variant>
        <vt:lpwstr>_Toc110520389</vt:lpwstr>
      </vt:variant>
      <vt:variant>
        <vt:i4>1769520</vt:i4>
      </vt:variant>
      <vt:variant>
        <vt:i4>32</vt:i4>
      </vt:variant>
      <vt:variant>
        <vt:i4>0</vt:i4>
      </vt:variant>
      <vt:variant>
        <vt:i4>5</vt:i4>
      </vt:variant>
      <vt:variant>
        <vt:lpwstr/>
      </vt:variant>
      <vt:variant>
        <vt:lpwstr>_Toc110520388</vt:lpwstr>
      </vt:variant>
      <vt:variant>
        <vt:i4>1769520</vt:i4>
      </vt:variant>
      <vt:variant>
        <vt:i4>29</vt:i4>
      </vt:variant>
      <vt:variant>
        <vt:i4>0</vt:i4>
      </vt:variant>
      <vt:variant>
        <vt:i4>5</vt:i4>
      </vt:variant>
      <vt:variant>
        <vt:lpwstr/>
      </vt:variant>
      <vt:variant>
        <vt:lpwstr>_Toc110520387</vt:lpwstr>
      </vt:variant>
      <vt:variant>
        <vt:i4>1769520</vt:i4>
      </vt:variant>
      <vt:variant>
        <vt:i4>26</vt:i4>
      </vt:variant>
      <vt:variant>
        <vt:i4>0</vt:i4>
      </vt:variant>
      <vt:variant>
        <vt:i4>5</vt:i4>
      </vt:variant>
      <vt:variant>
        <vt:lpwstr/>
      </vt:variant>
      <vt:variant>
        <vt:lpwstr>_Toc110520386</vt:lpwstr>
      </vt:variant>
      <vt:variant>
        <vt:i4>1769520</vt:i4>
      </vt:variant>
      <vt:variant>
        <vt:i4>23</vt:i4>
      </vt:variant>
      <vt:variant>
        <vt:i4>0</vt:i4>
      </vt:variant>
      <vt:variant>
        <vt:i4>5</vt:i4>
      </vt:variant>
      <vt:variant>
        <vt:lpwstr/>
      </vt:variant>
      <vt:variant>
        <vt:lpwstr>_Toc110520385</vt:lpwstr>
      </vt:variant>
      <vt:variant>
        <vt:i4>1769520</vt:i4>
      </vt:variant>
      <vt:variant>
        <vt:i4>20</vt:i4>
      </vt:variant>
      <vt:variant>
        <vt:i4>0</vt:i4>
      </vt:variant>
      <vt:variant>
        <vt:i4>5</vt:i4>
      </vt:variant>
      <vt:variant>
        <vt:lpwstr/>
      </vt:variant>
      <vt:variant>
        <vt:lpwstr>_Toc110520384</vt:lpwstr>
      </vt:variant>
      <vt:variant>
        <vt:i4>1769520</vt:i4>
      </vt:variant>
      <vt:variant>
        <vt:i4>17</vt:i4>
      </vt:variant>
      <vt:variant>
        <vt:i4>0</vt:i4>
      </vt:variant>
      <vt:variant>
        <vt:i4>5</vt:i4>
      </vt:variant>
      <vt:variant>
        <vt:lpwstr/>
      </vt:variant>
      <vt:variant>
        <vt:lpwstr>_Toc110520383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Mattias</cp:lastModifiedBy>
  <cp:revision>9</cp:revision>
  <cp:lastPrinted>2018-03-22T18:00:00Z</cp:lastPrinted>
  <dcterms:created xsi:type="dcterms:W3CDTF">2022-09-05T14:45:00Z</dcterms:created>
  <dcterms:modified xsi:type="dcterms:W3CDTF">2022-09-05T14:47:00Z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842400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